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3" w:type="dxa"/>
        <w:tblInd w:w="93" w:type="dxa"/>
        <w:tblLook w:val="00A0"/>
      </w:tblPr>
      <w:tblGrid>
        <w:gridCol w:w="1897"/>
        <w:gridCol w:w="855"/>
        <w:gridCol w:w="786"/>
        <w:gridCol w:w="802"/>
        <w:gridCol w:w="1979"/>
        <w:gridCol w:w="1271"/>
        <w:gridCol w:w="1367"/>
        <w:gridCol w:w="600"/>
        <w:gridCol w:w="1637"/>
        <w:gridCol w:w="1422"/>
        <w:gridCol w:w="2151"/>
      </w:tblGrid>
      <w:tr w:rsidR="0070478C" w:rsidRPr="00E25C8C" w:rsidTr="00D84C44">
        <w:trPr>
          <w:trHeight w:val="22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3F76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3F76A7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6A7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</w:t>
            </w:r>
            <w:r w:rsidRPr="003F7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</w:t>
            </w:r>
          </w:p>
        </w:tc>
      </w:tr>
      <w:tr w:rsidR="0070478C" w:rsidRPr="00E25C8C" w:rsidTr="00D84C44">
        <w:trPr>
          <w:trHeight w:val="245"/>
        </w:trPr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3F76A7" w:rsidRDefault="0070478C" w:rsidP="00D80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/>
                <w:sz w:val="24"/>
                <w:szCs w:val="24"/>
                <w:lang w:eastAsia="ru-RU"/>
              </w:rPr>
              <w:t>к Методике расчета показателей</w:t>
            </w:r>
          </w:p>
        </w:tc>
      </w:tr>
      <w:tr w:rsidR="0070478C" w:rsidRPr="00E25C8C" w:rsidTr="003F76A7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3F76A7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F7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оценки качества финансового менеджмента, осуществляемого главными распорядителями</w:t>
            </w:r>
          </w:p>
          <w:p w:rsidR="0070478C" w:rsidRPr="003F76A7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</w:t>
            </w:r>
            <w:r w:rsidRPr="003F7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бюджета, главными администраторами доходов (источников финансирования дефицита)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</w:t>
            </w:r>
            <w:r w:rsidRPr="003F76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70478C" w:rsidRPr="00E25C8C" w:rsidTr="003F76A7">
        <w:trPr>
          <w:trHeight w:val="300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D318CC">
              <w:rPr>
                <w:rFonts w:ascii="Times New Roman" w:hAnsi="Times New Roman"/>
                <w:b/>
                <w:bCs/>
                <w:lang w:eastAsia="ru-RU"/>
              </w:rPr>
              <w:t>СВЕДЕНИЯ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3F76A7">
        <w:trPr>
          <w:trHeight w:val="58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 кадровом потенциале сотрудников, осуществляющих финансово-экономическую деятельность ГРБС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D84C44">
        <w:trPr>
          <w:trHeight w:val="122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18CC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18CC">
              <w:rPr>
                <w:rFonts w:ascii="Times New Roman" w:hAnsi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70478C" w:rsidRPr="00E25C8C" w:rsidTr="00D84C44">
        <w:trPr>
          <w:trHeight w:val="393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Форма по ОКУД</w:t>
            </w: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0507035</w:t>
            </w:r>
          </w:p>
        </w:tc>
      </w:tr>
      <w:tr w:rsidR="0070478C" w:rsidRPr="00E25C8C" w:rsidTr="00D84C44">
        <w:trPr>
          <w:trHeight w:val="31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Дата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439"/>
        </w:trPr>
        <w:tc>
          <w:tcPr>
            <w:tcW w:w="431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распорядитель средств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по ОКПО</w:t>
            </w: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0478C" w:rsidRPr="00D318CC" w:rsidRDefault="0070478C" w:rsidP="00D84C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Глава по БК</w:t>
            </w: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Периодичность: годовая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измерения: чел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по ОКЕИ</w:t>
            </w: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792</w:t>
            </w:r>
          </w:p>
        </w:tc>
      </w:tr>
      <w:tr w:rsidR="0070478C" w:rsidRPr="00E25C8C" w:rsidTr="00D84C44">
        <w:trPr>
          <w:trHeight w:val="120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3F76A7">
        <w:trPr>
          <w:trHeight w:val="330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главного распорядителя средств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районного </w:t>
            </w: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бюджета, отдела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19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сотрудников, осуществляющих финансово-экономическую деятельность</w:t>
            </w:r>
          </w:p>
        </w:tc>
      </w:tr>
      <w:tr w:rsidR="0070478C" w:rsidRPr="00E25C8C" w:rsidTr="003F76A7">
        <w:trPr>
          <w:trHeight w:val="270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</w:t>
            </w:r>
          </w:p>
        </w:tc>
      </w:tr>
      <w:tr w:rsidR="0070478C" w:rsidRPr="00E25C8C" w:rsidTr="003F76A7">
        <w:trPr>
          <w:trHeight w:val="1260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по штату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факти    чески, всего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обладающих дипломами кандидата, доктора экономических наук 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обладающих дипломами профессионального образования по экономическим направлениям подготовки (специальностям):</w:t>
            </w: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</w:t>
            </w: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возрасте до 35 лет, имеющих стаж работы в подразделении более трех лет </w:t>
            </w:r>
          </w:p>
        </w:tc>
      </w:tr>
      <w:tr w:rsidR="0070478C" w:rsidRPr="00E25C8C" w:rsidTr="00D84C44">
        <w:trPr>
          <w:trHeight w:val="375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высшего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среднего </w:t>
            </w:r>
          </w:p>
        </w:tc>
        <w:tc>
          <w:tcPr>
            <w:tcW w:w="22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на 1 января отчетного года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18CC">
              <w:rPr>
                <w:rFonts w:ascii="Times New Roman" w:hAnsi="Times New Roman"/>
                <w:sz w:val="20"/>
                <w:szCs w:val="20"/>
                <w:lang w:eastAsia="ru-RU"/>
              </w:rPr>
              <w:t>на 1 января текущего года</w:t>
            </w:r>
          </w:p>
        </w:tc>
      </w:tr>
      <w:tr w:rsidR="0070478C" w:rsidRPr="00E25C8C" w:rsidTr="00D84C44">
        <w:trPr>
          <w:trHeight w:val="27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3F76A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78C" w:rsidRPr="00D318CC" w:rsidRDefault="0070478C" w:rsidP="00D318C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318CC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70478C" w:rsidRPr="00E25C8C" w:rsidTr="00D84C44">
        <w:trPr>
          <w:trHeight w:val="405"/>
        </w:trPr>
        <w:tc>
          <w:tcPr>
            <w:tcW w:w="75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78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78C" w:rsidRPr="00D318CC" w:rsidRDefault="0070478C" w:rsidP="00D318CC">
            <w:pPr>
              <w:spacing w:after="0" w:line="240" w:lineRule="auto"/>
              <w:ind w:right="-28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            ___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D84C44">
        <w:trPr>
          <w:trHeight w:val="210"/>
        </w:trPr>
        <w:tc>
          <w:tcPr>
            <w:tcW w:w="75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tabs>
                <w:tab w:val="left" w:pos="1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(подпись)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(расшифровка 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подписи)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3F76A7">
        <w:trPr>
          <w:trHeight w:val="285"/>
        </w:trPr>
        <w:tc>
          <w:tcPr>
            <w:tcW w:w="951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___________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________________   _________________________      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3F76A7">
        <w:trPr>
          <w:trHeight w:val="210"/>
        </w:trPr>
        <w:tc>
          <w:tcPr>
            <w:tcW w:w="891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(должность)         </w:t>
            </w: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(подп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ись)               (расшифровка подписи)            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D84C44">
        <w:trPr>
          <w:trHeight w:val="405"/>
        </w:trPr>
        <w:tc>
          <w:tcPr>
            <w:tcW w:w="628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78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8CC">
              <w:rPr>
                <w:rFonts w:ascii="Times New Roman" w:hAnsi="Times New Roman"/>
                <w:sz w:val="24"/>
                <w:szCs w:val="24"/>
                <w:lang w:eastAsia="ru-RU"/>
              </w:rPr>
              <w:t>" _________"  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20  ___ г. 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D84C44">
        <w:trPr>
          <w:trHeight w:val="285"/>
        </w:trPr>
        <w:tc>
          <w:tcPr>
            <w:tcW w:w="75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478C" w:rsidRPr="00E25C8C" w:rsidTr="00D84C44">
        <w:trPr>
          <w:trHeight w:val="555"/>
        </w:trPr>
        <w:tc>
          <w:tcPr>
            <w:tcW w:w="75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8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бюджетного отдела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3F76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Л.Н.Данилиди</w:t>
            </w:r>
          </w:p>
        </w:tc>
      </w:tr>
      <w:tr w:rsidR="0070478C" w:rsidRPr="00E25C8C" w:rsidTr="00D84C44">
        <w:trPr>
          <w:trHeight w:val="315"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478C" w:rsidRPr="00D318CC" w:rsidRDefault="0070478C" w:rsidP="00D31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0478C" w:rsidRPr="00D318CC" w:rsidRDefault="0070478C" w:rsidP="00D318CC">
      <w:pPr>
        <w:jc w:val="both"/>
        <w:rPr>
          <w:rFonts w:ascii="Times New Roman" w:hAnsi="Times New Roman"/>
          <w:sz w:val="24"/>
          <w:szCs w:val="24"/>
        </w:rPr>
      </w:pPr>
    </w:p>
    <w:sectPr w:rsidR="0070478C" w:rsidRPr="00D318CC" w:rsidSect="00D84C44">
      <w:pgSz w:w="16838" w:h="11906" w:orient="landscape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8CC"/>
    <w:rsid w:val="00001C0C"/>
    <w:rsid w:val="00001DAE"/>
    <w:rsid w:val="00003583"/>
    <w:rsid w:val="000047D9"/>
    <w:rsid w:val="00004AB4"/>
    <w:rsid w:val="00005265"/>
    <w:rsid w:val="00007145"/>
    <w:rsid w:val="00010066"/>
    <w:rsid w:val="0001008E"/>
    <w:rsid w:val="00015C58"/>
    <w:rsid w:val="000166D9"/>
    <w:rsid w:val="00020C7C"/>
    <w:rsid w:val="00020F53"/>
    <w:rsid w:val="000217E1"/>
    <w:rsid w:val="0002180B"/>
    <w:rsid w:val="00021976"/>
    <w:rsid w:val="0002199F"/>
    <w:rsid w:val="00021FEA"/>
    <w:rsid w:val="00021FFC"/>
    <w:rsid w:val="000237B2"/>
    <w:rsid w:val="0002392E"/>
    <w:rsid w:val="000240D7"/>
    <w:rsid w:val="000243FE"/>
    <w:rsid w:val="00025088"/>
    <w:rsid w:val="000262B2"/>
    <w:rsid w:val="000267EA"/>
    <w:rsid w:val="00026A8A"/>
    <w:rsid w:val="0002722B"/>
    <w:rsid w:val="0002764B"/>
    <w:rsid w:val="00027994"/>
    <w:rsid w:val="00027D2C"/>
    <w:rsid w:val="00027FB0"/>
    <w:rsid w:val="0003096B"/>
    <w:rsid w:val="000313EE"/>
    <w:rsid w:val="00032CE6"/>
    <w:rsid w:val="000336E2"/>
    <w:rsid w:val="0003379F"/>
    <w:rsid w:val="00033F46"/>
    <w:rsid w:val="00034871"/>
    <w:rsid w:val="000356E1"/>
    <w:rsid w:val="00035944"/>
    <w:rsid w:val="00036A46"/>
    <w:rsid w:val="000372FF"/>
    <w:rsid w:val="0004031F"/>
    <w:rsid w:val="0004176D"/>
    <w:rsid w:val="000419AD"/>
    <w:rsid w:val="00041A33"/>
    <w:rsid w:val="00041AB6"/>
    <w:rsid w:val="00041FAE"/>
    <w:rsid w:val="00041FB4"/>
    <w:rsid w:val="00042456"/>
    <w:rsid w:val="00043576"/>
    <w:rsid w:val="000442AB"/>
    <w:rsid w:val="000461B7"/>
    <w:rsid w:val="00046EE9"/>
    <w:rsid w:val="00047B67"/>
    <w:rsid w:val="00052212"/>
    <w:rsid w:val="00052ED9"/>
    <w:rsid w:val="00053E1A"/>
    <w:rsid w:val="00053E39"/>
    <w:rsid w:val="00054507"/>
    <w:rsid w:val="0005483B"/>
    <w:rsid w:val="000556D1"/>
    <w:rsid w:val="00056039"/>
    <w:rsid w:val="000563B8"/>
    <w:rsid w:val="00057E77"/>
    <w:rsid w:val="00061049"/>
    <w:rsid w:val="000617FC"/>
    <w:rsid w:val="00062ABD"/>
    <w:rsid w:val="000634C0"/>
    <w:rsid w:val="000634E9"/>
    <w:rsid w:val="00063673"/>
    <w:rsid w:val="0006379F"/>
    <w:rsid w:val="00064D03"/>
    <w:rsid w:val="00064D4B"/>
    <w:rsid w:val="0006521E"/>
    <w:rsid w:val="00065F21"/>
    <w:rsid w:val="00066297"/>
    <w:rsid w:val="00066365"/>
    <w:rsid w:val="000666AD"/>
    <w:rsid w:val="00066961"/>
    <w:rsid w:val="00066FFF"/>
    <w:rsid w:val="00067105"/>
    <w:rsid w:val="0006790D"/>
    <w:rsid w:val="0007009A"/>
    <w:rsid w:val="00071510"/>
    <w:rsid w:val="00071F62"/>
    <w:rsid w:val="0007231E"/>
    <w:rsid w:val="00073FC4"/>
    <w:rsid w:val="00074EA2"/>
    <w:rsid w:val="00075183"/>
    <w:rsid w:val="000756AD"/>
    <w:rsid w:val="00075C3C"/>
    <w:rsid w:val="00076784"/>
    <w:rsid w:val="00077953"/>
    <w:rsid w:val="0008171B"/>
    <w:rsid w:val="000833AA"/>
    <w:rsid w:val="000838AB"/>
    <w:rsid w:val="00083A78"/>
    <w:rsid w:val="00087128"/>
    <w:rsid w:val="0008771C"/>
    <w:rsid w:val="00087D1D"/>
    <w:rsid w:val="00090135"/>
    <w:rsid w:val="00091239"/>
    <w:rsid w:val="00091313"/>
    <w:rsid w:val="000924B2"/>
    <w:rsid w:val="000937EB"/>
    <w:rsid w:val="000938D4"/>
    <w:rsid w:val="00093922"/>
    <w:rsid w:val="00093DC3"/>
    <w:rsid w:val="00094091"/>
    <w:rsid w:val="000940C7"/>
    <w:rsid w:val="00094238"/>
    <w:rsid w:val="000942EC"/>
    <w:rsid w:val="000951DC"/>
    <w:rsid w:val="000953F5"/>
    <w:rsid w:val="00095A67"/>
    <w:rsid w:val="000961B6"/>
    <w:rsid w:val="00096268"/>
    <w:rsid w:val="000963DE"/>
    <w:rsid w:val="000965B0"/>
    <w:rsid w:val="00097823"/>
    <w:rsid w:val="000A0E8B"/>
    <w:rsid w:val="000A1160"/>
    <w:rsid w:val="000A144E"/>
    <w:rsid w:val="000A2CDC"/>
    <w:rsid w:val="000A32F0"/>
    <w:rsid w:val="000A3FE3"/>
    <w:rsid w:val="000A458B"/>
    <w:rsid w:val="000A5698"/>
    <w:rsid w:val="000A56B0"/>
    <w:rsid w:val="000A6003"/>
    <w:rsid w:val="000A6D3C"/>
    <w:rsid w:val="000A7AE4"/>
    <w:rsid w:val="000A7D95"/>
    <w:rsid w:val="000B01EB"/>
    <w:rsid w:val="000B0C23"/>
    <w:rsid w:val="000B1343"/>
    <w:rsid w:val="000B1BFD"/>
    <w:rsid w:val="000B247A"/>
    <w:rsid w:val="000B2D04"/>
    <w:rsid w:val="000B39F6"/>
    <w:rsid w:val="000B3DCE"/>
    <w:rsid w:val="000B4445"/>
    <w:rsid w:val="000B5511"/>
    <w:rsid w:val="000B6949"/>
    <w:rsid w:val="000B7001"/>
    <w:rsid w:val="000B7619"/>
    <w:rsid w:val="000C1A84"/>
    <w:rsid w:val="000C2639"/>
    <w:rsid w:val="000C4AB7"/>
    <w:rsid w:val="000C7F4A"/>
    <w:rsid w:val="000D0977"/>
    <w:rsid w:val="000D1138"/>
    <w:rsid w:val="000D16D6"/>
    <w:rsid w:val="000D1AC9"/>
    <w:rsid w:val="000D3F7B"/>
    <w:rsid w:val="000D506E"/>
    <w:rsid w:val="000D5A17"/>
    <w:rsid w:val="000D6214"/>
    <w:rsid w:val="000D6455"/>
    <w:rsid w:val="000D6E2E"/>
    <w:rsid w:val="000D7808"/>
    <w:rsid w:val="000D7CF9"/>
    <w:rsid w:val="000D7F33"/>
    <w:rsid w:val="000E0B3F"/>
    <w:rsid w:val="000E178E"/>
    <w:rsid w:val="000E2EC0"/>
    <w:rsid w:val="000E3894"/>
    <w:rsid w:val="000E3C65"/>
    <w:rsid w:val="000E4BAD"/>
    <w:rsid w:val="000E51BA"/>
    <w:rsid w:val="000E570C"/>
    <w:rsid w:val="000E660D"/>
    <w:rsid w:val="000E79C0"/>
    <w:rsid w:val="000F04D3"/>
    <w:rsid w:val="000F0FC0"/>
    <w:rsid w:val="000F26B0"/>
    <w:rsid w:val="000F28EB"/>
    <w:rsid w:val="000F2D7D"/>
    <w:rsid w:val="000F3C12"/>
    <w:rsid w:val="000F4AE0"/>
    <w:rsid w:val="000F5028"/>
    <w:rsid w:val="000F50D6"/>
    <w:rsid w:val="000F5DF5"/>
    <w:rsid w:val="000F72ED"/>
    <w:rsid w:val="000F7EE9"/>
    <w:rsid w:val="001005DB"/>
    <w:rsid w:val="001006A8"/>
    <w:rsid w:val="00100CE3"/>
    <w:rsid w:val="00102699"/>
    <w:rsid w:val="001027AC"/>
    <w:rsid w:val="00103976"/>
    <w:rsid w:val="00103B22"/>
    <w:rsid w:val="00103F3D"/>
    <w:rsid w:val="0010425F"/>
    <w:rsid w:val="00104822"/>
    <w:rsid w:val="001063D2"/>
    <w:rsid w:val="00106BC5"/>
    <w:rsid w:val="00106C6D"/>
    <w:rsid w:val="0010743A"/>
    <w:rsid w:val="001074B8"/>
    <w:rsid w:val="0010750D"/>
    <w:rsid w:val="0011143C"/>
    <w:rsid w:val="00113581"/>
    <w:rsid w:val="00113834"/>
    <w:rsid w:val="00115934"/>
    <w:rsid w:val="00116B91"/>
    <w:rsid w:val="00117173"/>
    <w:rsid w:val="001206BD"/>
    <w:rsid w:val="00120D46"/>
    <w:rsid w:val="001217EA"/>
    <w:rsid w:val="00122C75"/>
    <w:rsid w:val="00123391"/>
    <w:rsid w:val="0012488E"/>
    <w:rsid w:val="00124C76"/>
    <w:rsid w:val="001251BA"/>
    <w:rsid w:val="00127A53"/>
    <w:rsid w:val="0013052A"/>
    <w:rsid w:val="00131E36"/>
    <w:rsid w:val="00131F32"/>
    <w:rsid w:val="0013208A"/>
    <w:rsid w:val="00132474"/>
    <w:rsid w:val="001335A5"/>
    <w:rsid w:val="001341AC"/>
    <w:rsid w:val="00134375"/>
    <w:rsid w:val="0013504E"/>
    <w:rsid w:val="0013542C"/>
    <w:rsid w:val="001366B7"/>
    <w:rsid w:val="001368CE"/>
    <w:rsid w:val="00136EED"/>
    <w:rsid w:val="0014094A"/>
    <w:rsid w:val="00140ABB"/>
    <w:rsid w:val="00140CA2"/>
    <w:rsid w:val="00141149"/>
    <w:rsid w:val="00141376"/>
    <w:rsid w:val="0014161B"/>
    <w:rsid w:val="001423F4"/>
    <w:rsid w:val="00143372"/>
    <w:rsid w:val="0014384B"/>
    <w:rsid w:val="001438A7"/>
    <w:rsid w:val="00143C88"/>
    <w:rsid w:val="001442A4"/>
    <w:rsid w:val="00144EDF"/>
    <w:rsid w:val="00145E5D"/>
    <w:rsid w:val="0014634F"/>
    <w:rsid w:val="001469A8"/>
    <w:rsid w:val="001469DE"/>
    <w:rsid w:val="00147FC9"/>
    <w:rsid w:val="00150325"/>
    <w:rsid w:val="0015054B"/>
    <w:rsid w:val="00150658"/>
    <w:rsid w:val="00150BC2"/>
    <w:rsid w:val="00151D59"/>
    <w:rsid w:val="00152792"/>
    <w:rsid w:val="001542A2"/>
    <w:rsid w:val="0015445A"/>
    <w:rsid w:val="001544CD"/>
    <w:rsid w:val="001550DC"/>
    <w:rsid w:val="001553F0"/>
    <w:rsid w:val="00156FDF"/>
    <w:rsid w:val="00161863"/>
    <w:rsid w:val="001618AB"/>
    <w:rsid w:val="00162075"/>
    <w:rsid w:val="00162D81"/>
    <w:rsid w:val="001633D8"/>
    <w:rsid w:val="001649E5"/>
    <w:rsid w:val="00164E23"/>
    <w:rsid w:val="00165819"/>
    <w:rsid w:val="0016590D"/>
    <w:rsid w:val="00165CA3"/>
    <w:rsid w:val="001706AB"/>
    <w:rsid w:val="00170DBC"/>
    <w:rsid w:val="001711C5"/>
    <w:rsid w:val="001715F9"/>
    <w:rsid w:val="00171D4C"/>
    <w:rsid w:val="001727CC"/>
    <w:rsid w:val="00173DFF"/>
    <w:rsid w:val="00174127"/>
    <w:rsid w:val="00174C17"/>
    <w:rsid w:val="001760FF"/>
    <w:rsid w:val="0017709C"/>
    <w:rsid w:val="001812A0"/>
    <w:rsid w:val="00181652"/>
    <w:rsid w:val="00182DEA"/>
    <w:rsid w:val="001854B3"/>
    <w:rsid w:val="00185535"/>
    <w:rsid w:val="0018582C"/>
    <w:rsid w:val="00185F26"/>
    <w:rsid w:val="00185FE1"/>
    <w:rsid w:val="00186670"/>
    <w:rsid w:val="00186949"/>
    <w:rsid w:val="00187DB6"/>
    <w:rsid w:val="00187E56"/>
    <w:rsid w:val="00190105"/>
    <w:rsid w:val="0019161B"/>
    <w:rsid w:val="00192357"/>
    <w:rsid w:val="00192753"/>
    <w:rsid w:val="0019612B"/>
    <w:rsid w:val="00196CBB"/>
    <w:rsid w:val="001A095B"/>
    <w:rsid w:val="001A09FA"/>
    <w:rsid w:val="001A0FC8"/>
    <w:rsid w:val="001A24E8"/>
    <w:rsid w:val="001A522A"/>
    <w:rsid w:val="001A6E9A"/>
    <w:rsid w:val="001B0A8E"/>
    <w:rsid w:val="001B1BD0"/>
    <w:rsid w:val="001B215C"/>
    <w:rsid w:val="001B23A2"/>
    <w:rsid w:val="001B25D5"/>
    <w:rsid w:val="001B2E09"/>
    <w:rsid w:val="001B4D35"/>
    <w:rsid w:val="001B50C6"/>
    <w:rsid w:val="001B5570"/>
    <w:rsid w:val="001B615D"/>
    <w:rsid w:val="001B61D0"/>
    <w:rsid w:val="001B6556"/>
    <w:rsid w:val="001B7620"/>
    <w:rsid w:val="001B7BD9"/>
    <w:rsid w:val="001C007D"/>
    <w:rsid w:val="001C0255"/>
    <w:rsid w:val="001C052F"/>
    <w:rsid w:val="001C06CA"/>
    <w:rsid w:val="001C248D"/>
    <w:rsid w:val="001C2BD9"/>
    <w:rsid w:val="001C366F"/>
    <w:rsid w:val="001C3716"/>
    <w:rsid w:val="001C4B5D"/>
    <w:rsid w:val="001C53F8"/>
    <w:rsid w:val="001C5BE3"/>
    <w:rsid w:val="001C5D9F"/>
    <w:rsid w:val="001C603A"/>
    <w:rsid w:val="001C60BF"/>
    <w:rsid w:val="001C6867"/>
    <w:rsid w:val="001C6B02"/>
    <w:rsid w:val="001C7AA9"/>
    <w:rsid w:val="001D054D"/>
    <w:rsid w:val="001D1E1E"/>
    <w:rsid w:val="001D4079"/>
    <w:rsid w:val="001D46C4"/>
    <w:rsid w:val="001D6636"/>
    <w:rsid w:val="001D6CEB"/>
    <w:rsid w:val="001D6E01"/>
    <w:rsid w:val="001D7D77"/>
    <w:rsid w:val="001E0141"/>
    <w:rsid w:val="001E0315"/>
    <w:rsid w:val="001E16E1"/>
    <w:rsid w:val="001E202B"/>
    <w:rsid w:val="001E2606"/>
    <w:rsid w:val="001E32A7"/>
    <w:rsid w:val="001E3542"/>
    <w:rsid w:val="001E35BC"/>
    <w:rsid w:val="001E3975"/>
    <w:rsid w:val="001E59D5"/>
    <w:rsid w:val="001E67C3"/>
    <w:rsid w:val="001E732D"/>
    <w:rsid w:val="001F0583"/>
    <w:rsid w:val="001F3A39"/>
    <w:rsid w:val="001F3B92"/>
    <w:rsid w:val="001F4AC9"/>
    <w:rsid w:val="0020362A"/>
    <w:rsid w:val="002054F6"/>
    <w:rsid w:val="0020650F"/>
    <w:rsid w:val="00206CFF"/>
    <w:rsid w:val="0020719A"/>
    <w:rsid w:val="002102FE"/>
    <w:rsid w:val="00211365"/>
    <w:rsid w:val="002128E2"/>
    <w:rsid w:val="00212A83"/>
    <w:rsid w:val="00214352"/>
    <w:rsid w:val="00215829"/>
    <w:rsid w:val="00215EF0"/>
    <w:rsid w:val="002170AC"/>
    <w:rsid w:val="002179E8"/>
    <w:rsid w:val="00217BAD"/>
    <w:rsid w:val="00217C34"/>
    <w:rsid w:val="0022070D"/>
    <w:rsid w:val="00221CAA"/>
    <w:rsid w:val="00222F49"/>
    <w:rsid w:val="00224558"/>
    <w:rsid w:val="0022562C"/>
    <w:rsid w:val="002262E6"/>
    <w:rsid w:val="002265E1"/>
    <w:rsid w:val="002272AF"/>
    <w:rsid w:val="002302E3"/>
    <w:rsid w:val="00230328"/>
    <w:rsid w:val="002306A3"/>
    <w:rsid w:val="00230B8A"/>
    <w:rsid w:val="00230D84"/>
    <w:rsid w:val="002313C1"/>
    <w:rsid w:val="00232663"/>
    <w:rsid w:val="0023274E"/>
    <w:rsid w:val="00232FB5"/>
    <w:rsid w:val="002349E9"/>
    <w:rsid w:val="00234EB7"/>
    <w:rsid w:val="002358DB"/>
    <w:rsid w:val="002362B9"/>
    <w:rsid w:val="00236AAD"/>
    <w:rsid w:val="00240D9B"/>
    <w:rsid w:val="002428AF"/>
    <w:rsid w:val="00242B9F"/>
    <w:rsid w:val="00244195"/>
    <w:rsid w:val="00245871"/>
    <w:rsid w:val="00245A20"/>
    <w:rsid w:val="00251267"/>
    <w:rsid w:val="00253550"/>
    <w:rsid w:val="002538D5"/>
    <w:rsid w:val="00255382"/>
    <w:rsid w:val="00255644"/>
    <w:rsid w:val="00255BD7"/>
    <w:rsid w:val="00256B2E"/>
    <w:rsid w:val="0025772A"/>
    <w:rsid w:val="00257FF3"/>
    <w:rsid w:val="002600C5"/>
    <w:rsid w:val="00261028"/>
    <w:rsid w:val="00261201"/>
    <w:rsid w:val="0026341A"/>
    <w:rsid w:val="00263BAA"/>
    <w:rsid w:val="00264418"/>
    <w:rsid w:val="0026474A"/>
    <w:rsid w:val="00265310"/>
    <w:rsid w:val="0026590B"/>
    <w:rsid w:val="0026726B"/>
    <w:rsid w:val="002709F4"/>
    <w:rsid w:val="00271056"/>
    <w:rsid w:val="00271495"/>
    <w:rsid w:val="0027217A"/>
    <w:rsid w:val="00272CDA"/>
    <w:rsid w:val="002742B6"/>
    <w:rsid w:val="00274E68"/>
    <w:rsid w:val="002752CD"/>
    <w:rsid w:val="00275D3C"/>
    <w:rsid w:val="002762C4"/>
    <w:rsid w:val="00281484"/>
    <w:rsid w:val="002830A6"/>
    <w:rsid w:val="00284029"/>
    <w:rsid w:val="00285880"/>
    <w:rsid w:val="00285AD1"/>
    <w:rsid w:val="00286006"/>
    <w:rsid w:val="00286E54"/>
    <w:rsid w:val="00286EF0"/>
    <w:rsid w:val="00290229"/>
    <w:rsid w:val="0029196D"/>
    <w:rsid w:val="002919E4"/>
    <w:rsid w:val="0029214C"/>
    <w:rsid w:val="00292DCC"/>
    <w:rsid w:val="00292FDE"/>
    <w:rsid w:val="002932B7"/>
    <w:rsid w:val="00293758"/>
    <w:rsid w:val="00293CD2"/>
    <w:rsid w:val="00295313"/>
    <w:rsid w:val="00296AEE"/>
    <w:rsid w:val="0029708F"/>
    <w:rsid w:val="002A0FFC"/>
    <w:rsid w:val="002A13A6"/>
    <w:rsid w:val="002A293C"/>
    <w:rsid w:val="002A302A"/>
    <w:rsid w:val="002A3863"/>
    <w:rsid w:val="002A4479"/>
    <w:rsid w:val="002A6294"/>
    <w:rsid w:val="002A7F48"/>
    <w:rsid w:val="002B09CC"/>
    <w:rsid w:val="002B225C"/>
    <w:rsid w:val="002B4032"/>
    <w:rsid w:val="002B418E"/>
    <w:rsid w:val="002B4FD3"/>
    <w:rsid w:val="002B549A"/>
    <w:rsid w:val="002B567B"/>
    <w:rsid w:val="002B6768"/>
    <w:rsid w:val="002C0111"/>
    <w:rsid w:val="002C0D1C"/>
    <w:rsid w:val="002C0F17"/>
    <w:rsid w:val="002C12BF"/>
    <w:rsid w:val="002C17C5"/>
    <w:rsid w:val="002C19E5"/>
    <w:rsid w:val="002C2DF5"/>
    <w:rsid w:val="002C31A7"/>
    <w:rsid w:val="002C45F2"/>
    <w:rsid w:val="002C478F"/>
    <w:rsid w:val="002C5ED3"/>
    <w:rsid w:val="002C620E"/>
    <w:rsid w:val="002C6F29"/>
    <w:rsid w:val="002C7F37"/>
    <w:rsid w:val="002D1371"/>
    <w:rsid w:val="002D1DBA"/>
    <w:rsid w:val="002D25BA"/>
    <w:rsid w:val="002D2956"/>
    <w:rsid w:val="002E0347"/>
    <w:rsid w:val="002E0565"/>
    <w:rsid w:val="002E06B9"/>
    <w:rsid w:val="002E163E"/>
    <w:rsid w:val="002E2293"/>
    <w:rsid w:val="002E234A"/>
    <w:rsid w:val="002E3ECB"/>
    <w:rsid w:val="002E4490"/>
    <w:rsid w:val="002E47BC"/>
    <w:rsid w:val="002E5889"/>
    <w:rsid w:val="002E6643"/>
    <w:rsid w:val="002E730B"/>
    <w:rsid w:val="002E7E44"/>
    <w:rsid w:val="002F05C0"/>
    <w:rsid w:val="002F0E64"/>
    <w:rsid w:val="002F271D"/>
    <w:rsid w:val="002F2F73"/>
    <w:rsid w:val="002F6527"/>
    <w:rsid w:val="00300CA9"/>
    <w:rsid w:val="003012F0"/>
    <w:rsid w:val="00301D7B"/>
    <w:rsid w:val="0030224E"/>
    <w:rsid w:val="00302485"/>
    <w:rsid w:val="00302BDB"/>
    <w:rsid w:val="00305FB2"/>
    <w:rsid w:val="003065EE"/>
    <w:rsid w:val="00307075"/>
    <w:rsid w:val="00307913"/>
    <w:rsid w:val="0031016C"/>
    <w:rsid w:val="0031079A"/>
    <w:rsid w:val="00310F14"/>
    <w:rsid w:val="0031103E"/>
    <w:rsid w:val="00311CE2"/>
    <w:rsid w:val="00313ADF"/>
    <w:rsid w:val="00314790"/>
    <w:rsid w:val="0031506F"/>
    <w:rsid w:val="0031739C"/>
    <w:rsid w:val="00320AC2"/>
    <w:rsid w:val="00320B0E"/>
    <w:rsid w:val="003213AB"/>
    <w:rsid w:val="00321583"/>
    <w:rsid w:val="00321AC3"/>
    <w:rsid w:val="0032267A"/>
    <w:rsid w:val="00322E80"/>
    <w:rsid w:val="00322EF9"/>
    <w:rsid w:val="003234BB"/>
    <w:rsid w:val="00323695"/>
    <w:rsid w:val="00323A4A"/>
    <w:rsid w:val="003244BA"/>
    <w:rsid w:val="00325EF9"/>
    <w:rsid w:val="0033184C"/>
    <w:rsid w:val="00332C2F"/>
    <w:rsid w:val="003349B3"/>
    <w:rsid w:val="0033621E"/>
    <w:rsid w:val="00336B53"/>
    <w:rsid w:val="003370A7"/>
    <w:rsid w:val="003373F6"/>
    <w:rsid w:val="003374B7"/>
    <w:rsid w:val="0034041F"/>
    <w:rsid w:val="003406D7"/>
    <w:rsid w:val="0034162B"/>
    <w:rsid w:val="00341AD2"/>
    <w:rsid w:val="00341CE6"/>
    <w:rsid w:val="0034394F"/>
    <w:rsid w:val="00345F7C"/>
    <w:rsid w:val="00346318"/>
    <w:rsid w:val="0034634D"/>
    <w:rsid w:val="003468C2"/>
    <w:rsid w:val="0034783C"/>
    <w:rsid w:val="003504C6"/>
    <w:rsid w:val="0035078A"/>
    <w:rsid w:val="0035089C"/>
    <w:rsid w:val="003527E2"/>
    <w:rsid w:val="00352A17"/>
    <w:rsid w:val="00353F6D"/>
    <w:rsid w:val="00354151"/>
    <w:rsid w:val="003556C5"/>
    <w:rsid w:val="003557FE"/>
    <w:rsid w:val="00355AB8"/>
    <w:rsid w:val="00356828"/>
    <w:rsid w:val="00356AD8"/>
    <w:rsid w:val="00357055"/>
    <w:rsid w:val="00357227"/>
    <w:rsid w:val="00357E47"/>
    <w:rsid w:val="00357EC5"/>
    <w:rsid w:val="0036016F"/>
    <w:rsid w:val="0036177B"/>
    <w:rsid w:val="00361DC3"/>
    <w:rsid w:val="00361F36"/>
    <w:rsid w:val="003622C2"/>
    <w:rsid w:val="00362492"/>
    <w:rsid w:val="00363014"/>
    <w:rsid w:val="003634AD"/>
    <w:rsid w:val="00364313"/>
    <w:rsid w:val="00364BFB"/>
    <w:rsid w:val="003652B4"/>
    <w:rsid w:val="00365540"/>
    <w:rsid w:val="00367D54"/>
    <w:rsid w:val="003711A9"/>
    <w:rsid w:val="0037168A"/>
    <w:rsid w:val="00372FA0"/>
    <w:rsid w:val="0037319F"/>
    <w:rsid w:val="00373870"/>
    <w:rsid w:val="003762CB"/>
    <w:rsid w:val="0037673D"/>
    <w:rsid w:val="0037689F"/>
    <w:rsid w:val="00377A3A"/>
    <w:rsid w:val="00381931"/>
    <w:rsid w:val="003823C4"/>
    <w:rsid w:val="0038281B"/>
    <w:rsid w:val="003834E4"/>
    <w:rsid w:val="00385DB2"/>
    <w:rsid w:val="003862CF"/>
    <w:rsid w:val="00386E45"/>
    <w:rsid w:val="00386F0C"/>
    <w:rsid w:val="00387945"/>
    <w:rsid w:val="00391F60"/>
    <w:rsid w:val="00392D9F"/>
    <w:rsid w:val="003931B1"/>
    <w:rsid w:val="00393564"/>
    <w:rsid w:val="0039372F"/>
    <w:rsid w:val="00394393"/>
    <w:rsid w:val="003943DB"/>
    <w:rsid w:val="00394D61"/>
    <w:rsid w:val="00396145"/>
    <w:rsid w:val="00396D8D"/>
    <w:rsid w:val="0039780B"/>
    <w:rsid w:val="00397864"/>
    <w:rsid w:val="00397D0B"/>
    <w:rsid w:val="003A00B9"/>
    <w:rsid w:val="003A1177"/>
    <w:rsid w:val="003A13C3"/>
    <w:rsid w:val="003A1C1E"/>
    <w:rsid w:val="003A1E72"/>
    <w:rsid w:val="003A2A5D"/>
    <w:rsid w:val="003A307C"/>
    <w:rsid w:val="003A43B9"/>
    <w:rsid w:val="003A45B1"/>
    <w:rsid w:val="003A7ACB"/>
    <w:rsid w:val="003A7C97"/>
    <w:rsid w:val="003A7FA3"/>
    <w:rsid w:val="003B0392"/>
    <w:rsid w:val="003B0E8E"/>
    <w:rsid w:val="003B13A3"/>
    <w:rsid w:val="003B181E"/>
    <w:rsid w:val="003B2737"/>
    <w:rsid w:val="003B2A92"/>
    <w:rsid w:val="003B4452"/>
    <w:rsid w:val="003B5AB7"/>
    <w:rsid w:val="003B7332"/>
    <w:rsid w:val="003B75DD"/>
    <w:rsid w:val="003B7F9B"/>
    <w:rsid w:val="003C0C42"/>
    <w:rsid w:val="003C2991"/>
    <w:rsid w:val="003C47C0"/>
    <w:rsid w:val="003C6E02"/>
    <w:rsid w:val="003C7314"/>
    <w:rsid w:val="003D0467"/>
    <w:rsid w:val="003D0A26"/>
    <w:rsid w:val="003D3F4A"/>
    <w:rsid w:val="003D3FE5"/>
    <w:rsid w:val="003D425B"/>
    <w:rsid w:val="003D6246"/>
    <w:rsid w:val="003D6D53"/>
    <w:rsid w:val="003D7C5B"/>
    <w:rsid w:val="003E093C"/>
    <w:rsid w:val="003E0A30"/>
    <w:rsid w:val="003E26DB"/>
    <w:rsid w:val="003E3032"/>
    <w:rsid w:val="003E30F4"/>
    <w:rsid w:val="003E5A01"/>
    <w:rsid w:val="003E5B56"/>
    <w:rsid w:val="003E5FD5"/>
    <w:rsid w:val="003E6E0C"/>
    <w:rsid w:val="003E7C3E"/>
    <w:rsid w:val="003F0294"/>
    <w:rsid w:val="003F05B4"/>
    <w:rsid w:val="003F0ED9"/>
    <w:rsid w:val="003F2F07"/>
    <w:rsid w:val="003F4390"/>
    <w:rsid w:val="003F44BD"/>
    <w:rsid w:val="003F44D8"/>
    <w:rsid w:val="003F5FE9"/>
    <w:rsid w:val="003F66E3"/>
    <w:rsid w:val="003F76A7"/>
    <w:rsid w:val="003F7DC3"/>
    <w:rsid w:val="003F7FCC"/>
    <w:rsid w:val="0040055C"/>
    <w:rsid w:val="00400F89"/>
    <w:rsid w:val="004025CD"/>
    <w:rsid w:val="004032A4"/>
    <w:rsid w:val="00404746"/>
    <w:rsid w:val="00404DFE"/>
    <w:rsid w:val="00404F02"/>
    <w:rsid w:val="00405745"/>
    <w:rsid w:val="00407186"/>
    <w:rsid w:val="004074F5"/>
    <w:rsid w:val="00412E7E"/>
    <w:rsid w:val="00413B27"/>
    <w:rsid w:val="00414082"/>
    <w:rsid w:val="00414793"/>
    <w:rsid w:val="00414A3A"/>
    <w:rsid w:val="0041529A"/>
    <w:rsid w:val="0041619B"/>
    <w:rsid w:val="00417A40"/>
    <w:rsid w:val="00420A5D"/>
    <w:rsid w:val="00421167"/>
    <w:rsid w:val="004216F4"/>
    <w:rsid w:val="00421D93"/>
    <w:rsid w:val="00422E60"/>
    <w:rsid w:val="00422E6B"/>
    <w:rsid w:val="0042453B"/>
    <w:rsid w:val="00425679"/>
    <w:rsid w:val="0042584E"/>
    <w:rsid w:val="0043046C"/>
    <w:rsid w:val="00430549"/>
    <w:rsid w:val="004313A9"/>
    <w:rsid w:val="0043228F"/>
    <w:rsid w:val="00433670"/>
    <w:rsid w:val="00433956"/>
    <w:rsid w:val="00433AB7"/>
    <w:rsid w:val="00434478"/>
    <w:rsid w:val="00434F9B"/>
    <w:rsid w:val="004351D3"/>
    <w:rsid w:val="004368AE"/>
    <w:rsid w:val="00436B0B"/>
    <w:rsid w:val="00436E95"/>
    <w:rsid w:val="00442F59"/>
    <w:rsid w:val="00444795"/>
    <w:rsid w:val="0044585C"/>
    <w:rsid w:val="00446BB1"/>
    <w:rsid w:val="00446CBB"/>
    <w:rsid w:val="0044759A"/>
    <w:rsid w:val="004501C8"/>
    <w:rsid w:val="00450212"/>
    <w:rsid w:val="00450D3A"/>
    <w:rsid w:val="0045167A"/>
    <w:rsid w:val="00453315"/>
    <w:rsid w:val="004535A3"/>
    <w:rsid w:val="00454161"/>
    <w:rsid w:val="004553D2"/>
    <w:rsid w:val="00455C04"/>
    <w:rsid w:val="00455C6C"/>
    <w:rsid w:val="0045637A"/>
    <w:rsid w:val="00456A28"/>
    <w:rsid w:val="004571E4"/>
    <w:rsid w:val="00457698"/>
    <w:rsid w:val="00457D31"/>
    <w:rsid w:val="00457F7F"/>
    <w:rsid w:val="00460E90"/>
    <w:rsid w:val="00461203"/>
    <w:rsid w:val="004623D8"/>
    <w:rsid w:val="004632B4"/>
    <w:rsid w:val="0046460F"/>
    <w:rsid w:val="00464B0C"/>
    <w:rsid w:val="00465418"/>
    <w:rsid w:val="00466B35"/>
    <w:rsid w:val="00467432"/>
    <w:rsid w:val="00467CBB"/>
    <w:rsid w:val="0047259C"/>
    <w:rsid w:val="004727FA"/>
    <w:rsid w:val="00473357"/>
    <w:rsid w:val="0047346E"/>
    <w:rsid w:val="00474A88"/>
    <w:rsid w:val="004750C7"/>
    <w:rsid w:val="00475E59"/>
    <w:rsid w:val="004762F8"/>
    <w:rsid w:val="004763B1"/>
    <w:rsid w:val="00476556"/>
    <w:rsid w:val="00476893"/>
    <w:rsid w:val="00476AB9"/>
    <w:rsid w:val="004772E2"/>
    <w:rsid w:val="00477DFD"/>
    <w:rsid w:val="004806AD"/>
    <w:rsid w:val="00482724"/>
    <w:rsid w:val="00482D42"/>
    <w:rsid w:val="0048434F"/>
    <w:rsid w:val="004849E0"/>
    <w:rsid w:val="00484CAD"/>
    <w:rsid w:val="00485E4E"/>
    <w:rsid w:val="004864C0"/>
    <w:rsid w:val="00486606"/>
    <w:rsid w:val="00486AEA"/>
    <w:rsid w:val="00486D13"/>
    <w:rsid w:val="004902C8"/>
    <w:rsid w:val="004906FF"/>
    <w:rsid w:val="004907E5"/>
    <w:rsid w:val="004919BD"/>
    <w:rsid w:val="00491A1D"/>
    <w:rsid w:val="00492856"/>
    <w:rsid w:val="00492F5B"/>
    <w:rsid w:val="004949D4"/>
    <w:rsid w:val="00494C27"/>
    <w:rsid w:val="004963F3"/>
    <w:rsid w:val="00497525"/>
    <w:rsid w:val="00497841"/>
    <w:rsid w:val="004979AD"/>
    <w:rsid w:val="00497B79"/>
    <w:rsid w:val="004A0A1D"/>
    <w:rsid w:val="004A0D65"/>
    <w:rsid w:val="004A0DD1"/>
    <w:rsid w:val="004A2159"/>
    <w:rsid w:val="004A2627"/>
    <w:rsid w:val="004A2CD3"/>
    <w:rsid w:val="004A2EB4"/>
    <w:rsid w:val="004A3E8C"/>
    <w:rsid w:val="004A47DD"/>
    <w:rsid w:val="004A60F3"/>
    <w:rsid w:val="004A636C"/>
    <w:rsid w:val="004A7610"/>
    <w:rsid w:val="004B0110"/>
    <w:rsid w:val="004B11A6"/>
    <w:rsid w:val="004B22D0"/>
    <w:rsid w:val="004B5494"/>
    <w:rsid w:val="004B5D63"/>
    <w:rsid w:val="004B6074"/>
    <w:rsid w:val="004B6472"/>
    <w:rsid w:val="004B75C6"/>
    <w:rsid w:val="004C2B79"/>
    <w:rsid w:val="004C355E"/>
    <w:rsid w:val="004C3882"/>
    <w:rsid w:val="004C5770"/>
    <w:rsid w:val="004C7379"/>
    <w:rsid w:val="004D064E"/>
    <w:rsid w:val="004D30AA"/>
    <w:rsid w:val="004D41FA"/>
    <w:rsid w:val="004D4205"/>
    <w:rsid w:val="004D682E"/>
    <w:rsid w:val="004E09C3"/>
    <w:rsid w:val="004E0A01"/>
    <w:rsid w:val="004E13A3"/>
    <w:rsid w:val="004E20BB"/>
    <w:rsid w:val="004E2719"/>
    <w:rsid w:val="004E36CE"/>
    <w:rsid w:val="004E4170"/>
    <w:rsid w:val="004E4899"/>
    <w:rsid w:val="004E6647"/>
    <w:rsid w:val="004F051C"/>
    <w:rsid w:val="004F1F33"/>
    <w:rsid w:val="004F260F"/>
    <w:rsid w:val="004F294E"/>
    <w:rsid w:val="004F29DE"/>
    <w:rsid w:val="004F4350"/>
    <w:rsid w:val="004F598B"/>
    <w:rsid w:val="004F7295"/>
    <w:rsid w:val="004F7396"/>
    <w:rsid w:val="004F791B"/>
    <w:rsid w:val="004F79EF"/>
    <w:rsid w:val="00500212"/>
    <w:rsid w:val="00500D0F"/>
    <w:rsid w:val="005014FD"/>
    <w:rsid w:val="005017D9"/>
    <w:rsid w:val="005040DD"/>
    <w:rsid w:val="00504458"/>
    <w:rsid w:val="0050651D"/>
    <w:rsid w:val="005067FE"/>
    <w:rsid w:val="00507163"/>
    <w:rsid w:val="00511794"/>
    <w:rsid w:val="00511BA9"/>
    <w:rsid w:val="005137E3"/>
    <w:rsid w:val="005138DC"/>
    <w:rsid w:val="00513EDE"/>
    <w:rsid w:val="00514131"/>
    <w:rsid w:val="005141CA"/>
    <w:rsid w:val="005151A9"/>
    <w:rsid w:val="00515830"/>
    <w:rsid w:val="0051646E"/>
    <w:rsid w:val="00516748"/>
    <w:rsid w:val="00516820"/>
    <w:rsid w:val="0051724D"/>
    <w:rsid w:val="00517A37"/>
    <w:rsid w:val="0052027D"/>
    <w:rsid w:val="0052171E"/>
    <w:rsid w:val="00521929"/>
    <w:rsid w:val="005237ED"/>
    <w:rsid w:val="005238CB"/>
    <w:rsid w:val="00523965"/>
    <w:rsid w:val="00523B57"/>
    <w:rsid w:val="00523B84"/>
    <w:rsid w:val="00523C85"/>
    <w:rsid w:val="00523FE6"/>
    <w:rsid w:val="005267E4"/>
    <w:rsid w:val="00526F37"/>
    <w:rsid w:val="005275AD"/>
    <w:rsid w:val="00530074"/>
    <w:rsid w:val="00530A80"/>
    <w:rsid w:val="00531929"/>
    <w:rsid w:val="00532DB5"/>
    <w:rsid w:val="0053524D"/>
    <w:rsid w:val="005360AC"/>
    <w:rsid w:val="00536E39"/>
    <w:rsid w:val="005370B7"/>
    <w:rsid w:val="00537343"/>
    <w:rsid w:val="00541638"/>
    <w:rsid w:val="00544B7C"/>
    <w:rsid w:val="00544C2A"/>
    <w:rsid w:val="00544FC8"/>
    <w:rsid w:val="00545978"/>
    <w:rsid w:val="00545DBC"/>
    <w:rsid w:val="00547BA3"/>
    <w:rsid w:val="00547FF5"/>
    <w:rsid w:val="0055269A"/>
    <w:rsid w:val="005531F7"/>
    <w:rsid w:val="00553337"/>
    <w:rsid w:val="00553403"/>
    <w:rsid w:val="00553742"/>
    <w:rsid w:val="0055433C"/>
    <w:rsid w:val="005546E8"/>
    <w:rsid w:val="00554752"/>
    <w:rsid w:val="0055489C"/>
    <w:rsid w:val="00554A4B"/>
    <w:rsid w:val="00554AFE"/>
    <w:rsid w:val="00555572"/>
    <w:rsid w:val="00555E9D"/>
    <w:rsid w:val="00556570"/>
    <w:rsid w:val="00556C8B"/>
    <w:rsid w:val="005577B3"/>
    <w:rsid w:val="00557EA4"/>
    <w:rsid w:val="00560368"/>
    <w:rsid w:val="005612BF"/>
    <w:rsid w:val="00564562"/>
    <w:rsid w:val="005648D3"/>
    <w:rsid w:val="00564C26"/>
    <w:rsid w:val="00564FCF"/>
    <w:rsid w:val="00565474"/>
    <w:rsid w:val="005655D3"/>
    <w:rsid w:val="00565884"/>
    <w:rsid w:val="00565995"/>
    <w:rsid w:val="0056602D"/>
    <w:rsid w:val="00566684"/>
    <w:rsid w:val="00566E4F"/>
    <w:rsid w:val="00567C95"/>
    <w:rsid w:val="005735EE"/>
    <w:rsid w:val="00573ECB"/>
    <w:rsid w:val="005740F4"/>
    <w:rsid w:val="00574CA9"/>
    <w:rsid w:val="00575440"/>
    <w:rsid w:val="00577B71"/>
    <w:rsid w:val="005803F7"/>
    <w:rsid w:val="00581439"/>
    <w:rsid w:val="00581FD6"/>
    <w:rsid w:val="00582AE6"/>
    <w:rsid w:val="00582C95"/>
    <w:rsid w:val="00583E77"/>
    <w:rsid w:val="00584266"/>
    <w:rsid w:val="00585EE2"/>
    <w:rsid w:val="005865DA"/>
    <w:rsid w:val="00587A94"/>
    <w:rsid w:val="00590005"/>
    <w:rsid w:val="00590A26"/>
    <w:rsid w:val="00591726"/>
    <w:rsid w:val="00591A90"/>
    <w:rsid w:val="00592425"/>
    <w:rsid w:val="00593486"/>
    <w:rsid w:val="00593EBB"/>
    <w:rsid w:val="0059447C"/>
    <w:rsid w:val="005944D2"/>
    <w:rsid w:val="00594C2E"/>
    <w:rsid w:val="00594D2D"/>
    <w:rsid w:val="0059533B"/>
    <w:rsid w:val="00595783"/>
    <w:rsid w:val="00595C1E"/>
    <w:rsid w:val="00597B66"/>
    <w:rsid w:val="005A001B"/>
    <w:rsid w:val="005A00AB"/>
    <w:rsid w:val="005A0DEA"/>
    <w:rsid w:val="005A1BBE"/>
    <w:rsid w:val="005A1BD7"/>
    <w:rsid w:val="005A2E00"/>
    <w:rsid w:val="005A5860"/>
    <w:rsid w:val="005A5B1D"/>
    <w:rsid w:val="005A5C44"/>
    <w:rsid w:val="005A5D17"/>
    <w:rsid w:val="005A5F7D"/>
    <w:rsid w:val="005A6CDB"/>
    <w:rsid w:val="005A7022"/>
    <w:rsid w:val="005A7B41"/>
    <w:rsid w:val="005B01CB"/>
    <w:rsid w:val="005B1648"/>
    <w:rsid w:val="005B1EFC"/>
    <w:rsid w:val="005B26C4"/>
    <w:rsid w:val="005B2840"/>
    <w:rsid w:val="005B44AF"/>
    <w:rsid w:val="005B458D"/>
    <w:rsid w:val="005B4781"/>
    <w:rsid w:val="005B5041"/>
    <w:rsid w:val="005B5360"/>
    <w:rsid w:val="005B6A2C"/>
    <w:rsid w:val="005B7B79"/>
    <w:rsid w:val="005C0D28"/>
    <w:rsid w:val="005C0F00"/>
    <w:rsid w:val="005C187E"/>
    <w:rsid w:val="005C258C"/>
    <w:rsid w:val="005C2CE8"/>
    <w:rsid w:val="005C34F9"/>
    <w:rsid w:val="005C3850"/>
    <w:rsid w:val="005C46A1"/>
    <w:rsid w:val="005C5F7C"/>
    <w:rsid w:val="005D0F03"/>
    <w:rsid w:val="005D4097"/>
    <w:rsid w:val="005D4283"/>
    <w:rsid w:val="005D4519"/>
    <w:rsid w:val="005D4DF0"/>
    <w:rsid w:val="005D5169"/>
    <w:rsid w:val="005D5512"/>
    <w:rsid w:val="005D5B6C"/>
    <w:rsid w:val="005D67D9"/>
    <w:rsid w:val="005E0533"/>
    <w:rsid w:val="005E0A12"/>
    <w:rsid w:val="005E15FE"/>
    <w:rsid w:val="005E1993"/>
    <w:rsid w:val="005E40C0"/>
    <w:rsid w:val="005E4412"/>
    <w:rsid w:val="005E4B95"/>
    <w:rsid w:val="005E50EB"/>
    <w:rsid w:val="005E569A"/>
    <w:rsid w:val="005E607F"/>
    <w:rsid w:val="005E6805"/>
    <w:rsid w:val="005E7548"/>
    <w:rsid w:val="005E7CAF"/>
    <w:rsid w:val="005F0444"/>
    <w:rsid w:val="005F2C30"/>
    <w:rsid w:val="005F2E79"/>
    <w:rsid w:val="005F3980"/>
    <w:rsid w:val="005F418A"/>
    <w:rsid w:val="005F4537"/>
    <w:rsid w:val="005F513B"/>
    <w:rsid w:val="005F6227"/>
    <w:rsid w:val="005F7AD2"/>
    <w:rsid w:val="00600F2C"/>
    <w:rsid w:val="00601295"/>
    <w:rsid w:val="0060174F"/>
    <w:rsid w:val="00601E25"/>
    <w:rsid w:val="00602D5C"/>
    <w:rsid w:val="006033FB"/>
    <w:rsid w:val="00603560"/>
    <w:rsid w:val="00603D65"/>
    <w:rsid w:val="00603E1B"/>
    <w:rsid w:val="00603E45"/>
    <w:rsid w:val="0060400A"/>
    <w:rsid w:val="006043D7"/>
    <w:rsid w:val="006046DE"/>
    <w:rsid w:val="006058AF"/>
    <w:rsid w:val="0061113C"/>
    <w:rsid w:val="006143C2"/>
    <w:rsid w:val="00615626"/>
    <w:rsid w:val="00616C57"/>
    <w:rsid w:val="00616CA9"/>
    <w:rsid w:val="00617197"/>
    <w:rsid w:val="006214BF"/>
    <w:rsid w:val="00621859"/>
    <w:rsid w:val="00621E95"/>
    <w:rsid w:val="006228DA"/>
    <w:rsid w:val="00622F08"/>
    <w:rsid w:val="006230E9"/>
    <w:rsid w:val="00623A19"/>
    <w:rsid w:val="00624631"/>
    <w:rsid w:val="006246AD"/>
    <w:rsid w:val="00625416"/>
    <w:rsid w:val="00625426"/>
    <w:rsid w:val="006266CE"/>
    <w:rsid w:val="00626F34"/>
    <w:rsid w:val="00627A01"/>
    <w:rsid w:val="00633163"/>
    <w:rsid w:val="006348ED"/>
    <w:rsid w:val="00634E9B"/>
    <w:rsid w:val="00635438"/>
    <w:rsid w:val="00635554"/>
    <w:rsid w:val="006356CB"/>
    <w:rsid w:val="00635C5C"/>
    <w:rsid w:val="00637078"/>
    <w:rsid w:val="00637300"/>
    <w:rsid w:val="00640A73"/>
    <w:rsid w:val="00641608"/>
    <w:rsid w:val="006418AA"/>
    <w:rsid w:val="006419E1"/>
    <w:rsid w:val="00641B52"/>
    <w:rsid w:val="00641C58"/>
    <w:rsid w:val="00643986"/>
    <w:rsid w:val="00644627"/>
    <w:rsid w:val="00646A59"/>
    <w:rsid w:val="006476D8"/>
    <w:rsid w:val="00647E5F"/>
    <w:rsid w:val="006503EA"/>
    <w:rsid w:val="006510CC"/>
    <w:rsid w:val="006513C0"/>
    <w:rsid w:val="00652A11"/>
    <w:rsid w:val="00653BA3"/>
    <w:rsid w:val="00653DDC"/>
    <w:rsid w:val="006545A3"/>
    <w:rsid w:val="00654C00"/>
    <w:rsid w:val="00656E1C"/>
    <w:rsid w:val="00657208"/>
    <w:rsid w:val="00657409"/>
    <w:rsid w:val="006575F0"/>
    <w:rsid w:val="006576C5"/>
    <w:rsid w:val="00657898"/>
    <w:rsid w:val="00657A5D"/>
    <w:rsid w:val="00660420"/>
    <w:rsid w:val="00660AF4"/>
    <w:rsid w:val="006611D6"/>
    <w:rsid w:val="006632FA"/>
    <w:rsid w:val="00665C4C"/>
    <w:rsid w:val="0066686B"/>
    <w:rsid w:val="00670C3F"/>
    <w:rsid w:val="00671CCE"/>
    <w:rsid w:val="00672C29"/>
    <w:rsid w:val="00673837"/>
    <w:rsid w:val="0067502D"/>
    <w:rsid w:val="00675785"/>
    <w:rsid w:val="00675F0E"/>
    <w:rsid w:val="00676AAB"/>
    <w:rsid w:val="00677D49"/>
    <w:rsid w:val="00681155"/>
    <w:rsid w:val="00681691"/>
    <w:rsid w:val="0068227C"/>
    <w:rsid w:val="006823EF"/>
    <w:rsid w:val="00682F05"/>
    <w:rsid w:val="00684EC9"/>
    <w:rsid w:val="00685F98"/>
    <w:rsid w:val="006866E8"/>
    <w:rsid w:val="006878A3"/>
    <w:rsid w:val="00687DCE"/>
    <w:rsid w:val="00690F8D"/>
    <w:rsid w:val="00691A67"/>
    <w:rsid w:val="00691E62"/>
    <w:rsid w:val="00695278"/>
    <w:rsid w:val="00695A28"/>
    <w:rsid w:val="0069602D"/>
    <w:rsid w:val="00696F15"/>
    <w:rsid w:val="00697578"/>
    <w:rsid w:val="00697AFE"/>
    <w:rsid w:val="006A0470"/>
    <w:rsid w:val="006A14D3"/>
    <w:rsid w:val="006A1EC0"/>
    <w:rsid w:val="006A2661"/>
    <w:rsid w:val="006A4277"/>
    <w:rsid w:val="006A47DE"/>
    <w:rsid w:val="006A4DB6"/>
    <w:rsid w:val="006A6453"/>
    <w:rsid w:val="006A729C"/>
    <w:rsid w:val="006A7A16"/>
    <w:rsid w:val="006A7AC2"/>
    <w:rsid w:val="006B10AB"/>
    <w:rsid w:val="006B17B0"/>
    <w:rsid w:val="006B296A"/>
    <w:rsid w:val="006B2F5E"/>
    <w:rsid w:val="006B34F4"/>
    <w:rsid w:val="006B3960"/>
    <w:rsid w:val="006B4071"/>
    <w:rsid w:val="006B52D8"/>
    <w:rsid w:val="006B52E8"/>
    <w:rsid w:val="006B58AF"/>
    <w:rsid w:val="006B611A"/>
    <w:rsid w:val="006B74FA"/>
    <w:rsid w:val="006B7AB5"/>
    <w:rsid w:val="006C092D"/>
    <w:rsid w:val="006C135D"/>
    <w:rsid w:val="006C5476"/>
    <w:rsid w:val="006C61A8"/>
    <w:rsid w:val="006C6508"/>
    <w:rsid w:val="006C7304"/>
    <w:rsid w:val="006D043F"/>
    <w:rsid w:val="006D05FC"/>
    <w:rsid w:val="006D0D27"/>
    <w:rsid w:val="006D1418"/>
    <w:rsid w:val="006D1569"/>
    <w:rsid w:val="006D15F0"/>
    <w:rsid w:val="006D3D1D"/>
    <w:rsid w:val="006D4F0D"/>
    <w:rsid w:val="006D55D9"/>
    <w:rsid w:val="006D63ED"/>
    <w:rsid w:val="006D6C87"/>
    <w:rsid w:val="006D7793"/>
    <w:rsid w:val="006D7D15"/>
    <w:rsid w:val="006E03A7"/>
    <w:rsid w:val="006E2557"/>
    <w:rsid w:val="006E356B"/>
    <w:rsid w:val="006E3705"/>
    <w:rsid w:val="006E3AFF"/>
    <w:rsid w:val="006E3DDD"/>
    <w:rsid w:val="006E4E35"/>
    <w:rsid w:val="006E4F55"/>
    <w:rsid w:val="006E7839"/>
    <w:rsid w:val="006F003F"/>
    <w:rsid w:val="006F014C"/>
    <w:rsid w:val="006F1076"/>
    <w:rsid w:val="006F10DA"/>
    <w:rsid w:val="006F12AF"/>
    <w:rsid w:val="006F4003"/>
    <w:rsid w:val="006F4CAD"/>
    <w:rsid w:val="006F5064"/>
    <w:rsid w:val="006F52A4"/>
    <w:rsid w:val="006F550F"/>
    <w:rsid w:val="006F5ADA"/>
    <w:rsid w:val="006F625D"/>
    <w:rsid w:val="006F673A"/>
    <w:rsid w:val="006F7009"/>
    <w:rsid w:val="006F784A"/>
    <w:rsid w:val="006F7E53"/>
    <w:rsid w:val="0070003D"/>
    <w:rsid w:val="0070220C"/>
    <w:rsid w:val="0070478C"/>
    <w:rsid w:val="00704DDB"/>
    <w:rsid w:val="00705C7B"/>
    <w:rsid w:val="007063C6"/>
    <w:rsid w:val="00706DDB"/>
    <w:rsid w:val="007077CD"/>
    <w:rsid w:val="00707C9B"/>
    <w:rsid w:val="00710373"/>
    <w:rsid w:val="00711549"/>
    <w:rsid w:val="007129EA"/>
    <w:rsid w:val="00714653"/>
    <w:rsid w:val="0071501A"/>
    <w:rsid w:val="00715FDB"/>
    <w:rsid w:val="00716297"/>
    <w:rsid w:val="0071702D"/>
    <w:rsid w:val="00720DE9"/>
    <w:rsid w:val="007221FF"/>
    <w:rsid w:val="00722200"/>
    <w:rsid w:val="007222AC"/>
    <w:rsid w:val="00722825"/>
    <w:rsid w:val="007231BB"/>
    <w:rsid w:val="00723357"/>
    <w:rsid w:val="00723436"/>
    <w:rsid w:val="007240E0"/>
    <w:rsid w:val="007249EB"/>
    <w:rsid w:val="00724D2D"/>
    <w:rsid w:val="00724EDA"/>
    <w:rsid w:val="007251CF"/>
    <w:rsid w:val="007270AF"/>
    <w:rsid w:val="00727CCF"/>
    <w:rsid w:val="00730B75"/>
    <w:rsid w:val="0073145F"/>
    <w:rsid w:val="00733567"/>
    <w:rsid w:val="00733575"/>
    <w:rsid w:val="00735340"/>
    <w:rsid w:val="007353B5"/>
    <w:rsid w:val="0073573C"/>
    <w:rsid w:val="00735D33"/>
    <w:rsid w:val="00736240"/>
    <w:rsid w:val="00736FC8"/>
    <w:rsid w:val="00737951"/>
    <w:rsid w:val="00737F59"/>
    <w:rsid w:val="00740A18"/>
    <w:rsid w:val="00740A64"/>
    <w:rsid w:val="00740DB0"/>
    <w:rsid w:val="00741BFA"/>
    <w:rsid w:val="007425B8"/>
    <w:rsid w:val="00742DF5"/>
    <w:rsid w:val="00742FE7"/>
    <w:rsid w:val="00744050"/>
    <w:rsid w:val="007447B4"/>
    <w:rsid w:val="0074495D"/>
    <w:rsid w:val="00744A1E"/>
    <w:rsid w:val="0074585C"/>
    <w:rsid w:val="00745D30"/>
    <w:rsid w:val="007461AA"/>
    <w:rsid w:val="00746EB1"/>
    <w:rsid w:val="00747901"/>
    <w:rsid w:val="00747C0B"/>
    <w:rsid w:val="00750247"/>
    <w:rsid w:val="007507CA"/>
    <w:rsid w:val="00750E97"/>
    <w:rsid w:val="007512D0"/>
    <w:rsid w:val="0075215D"/>
    <w:rsid w:val="007521D8"/>
    <w:rsid w:val="00752ABA"/>
    <w:rsid w:val="007531C9"/>
    <w:rsid w:val="00753C1B"/>
    <w:rsid w:val="00754BB0"/>
    <w:rsid w:val="00754BDC"/>
    <w:rsid w:val="00757C06"/>
    <w:rsid w:val="00760F64"/>
    <w:rsid w:val="00761A41"/>
    <w:rsid w:val="007625E4"/>
    <w:rsid w:val="0076305F"/>
    <w:rsid w:val="00763456"/>
    <w:rsid w:val="0076418E"/>
    <w:rsid w:val="007650D9"/>
    <w:rsid w:val="00765359"/>
    <w:rsid w:val="00765388"/>
    <w:rsid w:val="0076541E"/>
    <w:rsid w:val="00765DFD"/>
    <w:rsid w:val="007664CB"/>
    <w:rsid w:val="00767663"/>
    <w:rsid w:val="00767EE1"/>
    <w:rsid w:val="00771717"/>
    <w:rsid w:val="00771CF2"/>
    <w:rsid w:val="0077277D"/>
    <w:rsid w:val="00772D54"/>
    <w:rsid w:val="00772DE2"/>
    <w:rsid w:val="007732E9"/>
    <w:rsid w:val="0077466A"/>
    <w:rsid w:val="0077474D"/>
    <w:rsid w:val="00774DA4"/>
    <w:rsid w:val="00774EC8"/>
    <w:rsid w:val="00775A26"/>
    <w:rsid w:val="00776D21"/>
    <w:rsid w:val="007779F2"/>
    <w:rsid w:val="00777A97"/>
    <w:rsid w:val="00777B77"/>
    <w:rsid w:val="00777CBC"/>
    <w:rsid w:val="00780186"/>
    <w:rsid w:val="00780EB2"/>
    <w:rsid w:val="007817DE"/>
    <w:rsid w:val="00782617"/>
    <w:rsid w:val="007839B5"/>
    <w:rsid w:val="00783CA2"/>
    <w:rsid w:val="00784B60"/>
    <w:rsid w:val="00784C08"/>
    <w:rsid w:val="00785C28"/>
    <w:rsid w:val="00786AFC"/>
    <w:rsid w:val="00786FDA"/>
    <w:rsid w:val="00790627"/>
    <w:rsid w:val="0079095E"/>
    <w:rsid w:val="0079121B"/>
    <w:rsid w:val="0079128F"/>
    <w:rsid w:val="00791BE4"/>
    <w:rsid w:val="00791F1F"/>
    <w:rsid w:val="00791F61"/>
    <w:rsid w:val="00792E49"/>
    <w:rsid w:val="007933FA"/>
    <w:rsid w:val="0079461F"/>
    <w:rsid w:val="0079519E"/>
    <w:rsid w:val="0079551C"/>
    <w:rsid w:val="00795D07"/>
    <w:rsid w:val="007960E5"/>
    <w:rsid w:val="00796640"/>
    <w:rsid w:val="00796648"/>
    <w:rsid w:val="007977DB"/>
    <w:rsid w:val="0079798E"/>
    <w:rsid w:val="00797D94"/>
    <w:rsid w:val="007A02AA"/>
    <w:rsid w:val="007A0333"/>
    <w:rsid w:val="007A1B00"/>
    <w:rsid w:val="007A219F"/>
    <w:rsid w:val="007A21AD"/>
    <w:rsid w:val="007A564F"/>
    <w:rsid w:val="007A69B7"/>
    <w:rsid w:val="007A6AE3"/>
    <w:rsid w:val="007A72B7"/>
    <w:rsid w:val="007B01D5"/>
    <w:rsid w:val="007B0A26"/>
    <w:rsid w:val="007B0A8E"/>
    <w:rsid w:val="007B18EF"/>
    <w:rsid w:val="007B1FED"/>
    <w:rsid w:val="007B2161"/>
    <w:rsid w:val="007B2476"/>
    <w:rsid w:val="007B3548"/>
    <w:rsid w:val="007B4388"/>
    <w:rsid w:val="007B4479"/>
    <w:rsid w:val="007B603E"/>
    <w:rsid w:val="007B761D"/>
    <w:rsid w:val="007C05CE"/>
    <w:rsid w:val="007C13AC"/>
    <w:rsid w:val="007C1671"/>
    <w:rsid w:val="007C227C"/>
    <w:rsid w:val="007C33C5"/>
    <w:rsid w:val="007C53D8"/>
    <w:rsid w:val="007C5D70"/>
    <w:rsid w:val="007C5E8F"/>
    <w:rsid w:val="007C6E0D"/>
    <w:rsid w:val="007C778B"/>
    <w:rsid w:val="007C7C06"/>
    <w:rsid w:val="007C7E49"/>
    <w:rsid w:val="007D3342"/>
    <w:rsid w:val="007D3427"/>
    <w:rsid w:val="007D679D"/>
    <w:rsid w:val="007D750A"/>
    <w:rsid w:val="007E07F1"/>
    <w:rsid w:val="007E0C6D"/>
    <w:rsid w:val="007E0CA3"/>
    <w:rsid w:val="007E0F7E"/>
    <w:rsid w:val="007E11EE"/>
    <w:rsid w:val="007E14E7"/>
    <w:rsid w:val="007E43D2"/>
    <w:rsid w:val="007E46AA"/>
    <w:rsid w:val="007E552B"/>
    <w:rsid w:val="007E5980"/>
    <w:rsid w:val="007E5AB6"/>
    <w:rsid w:val="007E653F"/>
    <w:rsid w:val="007E6B0D"/>
    <w:rsid w:val="007E6DAF"/>
    <w:rsid w:val="007E6EAE"/>
    <w:rsid w:val="007E7903"/>
    <w:rsid w:val="007F04DE"/>
    <w:rsid w:val="007F1040"/>
    <w:rsid w:val="007F13CF"/>
    <w:rsid w:val="007F2645"/>
    <w:rsid w:val="007F33C8"/>
    <w:rsid w:val="007F50BA"/>
    <w:rsid w:val="007F65FF"/>
    <w:rsid w:val="007F6DB5"/>
    <w:rsid w:val="007F7A67"/>
    <w:rsid w:val="007F7E27"/>
    <w:rsid w:val="0080068D"/>
    <w:rsid w:val="00800C4C"/>
    <w:rsid w:val="00801597"/>
    <w:rsid w:val="0080206C"/>
    <w:rsid w:val="00802F29"/>
    <w:rsid w:val="00803773"/>
    <w:rsid w:val="00803D2D"/>
    <w:rsid w:val="00804375"/>
    <w:rsid w:val="00805B4E"/>
    <w:rsid w:val="00806706"/>
    <w:rsid w:val="0080740A"/>
    <w:rsid w:val="0080790F"/>
    <w:rsid w:val="00807A87"/>
    <w:rsid w:val="00807B66"/>
    <w:rsid w:val="008104A4"/>
    <w:rsid w:val="00811EE2"/>
    <w:rsid w:val="008127D4"/>
    <w:rsid w:val="00813189"/>
    <w:rsid w:val="00813A7C"/>
    <w:rsid w:val="00816493"/>
    <w:rsid w:val="008176A4"/>
    <w:rsid w:val="00820EAC"/>
    <w:rsid w:val="00821C2E"/>
    <w:rsid w:val="00822A66"/>
    <w:rsid w:val="00822E85"/>
    <w:rsid w:val="00822F9A"/>
    <w:rsid w:val="00823578"/>
    <w:rsid w:val="00823B34"/>
    <w:rsid w:val="00824034"/>
    <w:rsid w:val="00824D52"/>
    <w:rsid w:val="008255A9"/>
    <w:rsid w:val="008302B9"/>
    <w:rsid w:val="008304E0"/>
    <w:rsid w:val="00830899"/>
    <w:rsid w:val="00832373"/>
    <w:rsid w:val="00833C33"/>
    <w:rsid w:val="00835848"/>
    <w:rsid w:val="00836162"/>
    <w:rsid w:val="00836A6F"/>
    <w:rsid w:val="00837B8C"/>
    <w:rsid w:val="0084125A"/>
    <w:rsid w:val="00841FA5"/>
    <w:rsid w:val="00842147"/>
    <w:rsid w:val="008429AA"/>
    <w:rsid w:val="0084339B"/>
    <w:rsid w:val="00846940"/>
    <w:rsid w:val="0084723A"/>
    <w:rsid w:val="00850D41"/>
    <w:rsid w:val="008519E3"/>
    <w:rsid w:val="00854B80"/>
    <w:rsid w:val="00855981"/>
    <w:rsid w:val="00855E9B"/>
    <w:rsid w:val="00856CA0"/>
    <w:rsid w:val="0086108F"/>
    <w:rsid w:val="00862F45"/>
    <w:rsid w:val="008639D5"/>
    <w:rsid w:val="00863B6B"/>
    <w:rsid w:val="008640B6"/>
    <w:rsid w:val="008678A6"/>
    <w:rsid w:val="0086797B"/>
    <w:rsid w:val="008701D1"/>
    <w:rsid w:val="00871518"/>
    <w:rsid w:val="0087334A"/>
    <w:rsid w:val="008740C7"/>
    <w:rsid w:val="008744AB"/>
    <w:rsid w:val="008766EC"/>
    <w:rsid w:val="00880882"/>
    <w:rsid w:val="00881F41"/>
    <w:rsid w:val="0088208D"/>
    <w:rsid w:val="0088252D"/>
    <w:rsid w:val="008827D9"/>
    <w:rsid w:val="00883241"/>
    <w:rsid w:val="008845D9"/>
    <w:rsid w:val="00885404"/>
    <w:rsid w:val="00886103"/>
    <w:rsid w:val="008866F9"/>
    <w:rsid w:val="00886E7B"/>
    <w:rsid w:val="00891BBF"/>
    <w:rsid w:val="008936BC"/>
    <w:rsid w:val="00895DAC"/>
    <w:rsid w:val="00897E80"/>
    <w:rsid w:val="008A03A3"/>
    <w:rsid w:val="008A2EBF"/>
    <w:rsid w:val="008A3AFA"/>
    <w:rsid w:val="008A5F60"/>
    <w:rsid w:val="008A682D"/>
    <w:rsid w:val="008A70EC"/>
    <w:rsid w:val="008A78C7"/>
    <w:rsid w:val="008A7CF4"/>
    <w:rsid w:val="008B00F1"/>
    <w:rsid w:val="008B00F5"/>
    <w:rsid w:val="008B1C7D"/>
    <w:rsid w:val="008B1E46"/>
    <w:rsid w:val="008B20EE"/>
    <w:rsid w:val="008B2121"/>
    <w:rsid w:val="008B24F1"/>
    <w:rsid w:val="008B2F52"/>
    <w:rsid w:val="008B37E8"/>
    <w:rsid w:val="008B3F75"/>
    <w:rsid w:val="008B55BC"/>
    <w:rsid w:val="008B5EBC"/>
    <w:rsid w:val="008B6EAC"/>
    <w:rsid w:val="008B6FEA"/>
    <w:rsid w:val="008B70AD"/>
    <w:rsid w:val="008C0DA9"/>
    <w:rsid w:val="008C0FA3"/>
    <w:rsid w:val="008C1EC9"/>
    <w:rsid w:val="008C2D2E"/>
    <w:rsid w:val="008C32D2"/>
    <w:rsid w:val="008C3661"/>
    <w:rsid w:val="008C4747"/>
    <w:rsid w:val="008C5410"/>
    <w:rsid w:val="008C5A71"/>
    <w:rsid w:val="008C7D62"/>
    <w:rsid w:val="008C7DEC"/>
    <w:rsid w:val="008D027F"/>
    <w:rsid w:val="008D10BD"/>
    <w:rsid w:val="008D15CC"/>
    <w:rsid w:val="008D4806"/>
    <w:rsid w:val="008D54D5"/>
    <w:rsid w:val="008D6810"/>
    <w:rsid w:val="008D756E"/>
    <w:rsid w:val="008D7F01"/>
    <w:rsid w:val="008E0070"/>
    <w:rsid w:val="008E0304"/>
    <w:rsid w:val="008E06BD"/>
    <w:rsid w:val="008E20AD"/>
    <w:rsid w:val="008E2391"/>
    <w:rsid w:val="008E26D7"/>
    <w:rsid w:val="008E2D3E"/>
    <w:rsid w:val="008E32C3"/>
    <w:rsid w:val="008E4408"/>
    <w:rsid w:val="008E4EBA"/>
    <w:rsid w:val="008E5932"/>
    <w:rsid w:val="008E5C53"/>
    <w:rsid w:val="008E6FBA"/>
    <w:rsid w:val="008E7460"/>
    <w:rsid w:val="008E76F4"/>
    <w:rsid w:val="008F039D"/>
    <w:rsid w:val="008F1D45"/>
    <w:rsid w:val="008F2107"/>
    <w:rsid w:val="008F3002"/>
    <w:rsid w:val="008F3DBE"/>
    <w:rsid w:val="008F4633"/>
    <w:rsid w:val="008F786D"/>
    <w:rsid w:val="008F7F3D"/>
    <w:rsid w:val="00900499"/>
    <w:rsid w:val="00901AD9"/>
    <w:rsid w:val="0090221E"/>
    <w:rsid w:val="00904B71"/>
    <w:rsid w:val="00904FFF"/>
    <w:rsid w:val="00905CAA"/>
    <w:rsid w:val="00906CF4"/>
    <w:rsid w:val="00907207"/>
    <w:rsid w:val="009076C0"/>
    <w:rsid w:val="00907782"/>
    <w:rsid w:val="009101B8"/>
    <w:rsid w:val="00910A18"/>
    <w:rsid w:val="009112D6"/>
    <w:rsid w:val="00912FC7"/>
    <w:rsid w:val="00913CB6"/>
    <w:rsid w:val="00915784"/>
    <w:rsid w:val="00916476"/>
    <w:rsid w:val="00917254"/>
    <w:rsid w:val="00921829"/>
    <w:rsid w:val="009223E8"/>
    <w:rsid w:val="00923552"/>
    <w:rsid w:val="00923E45"/>
    <w:rsid w:val="009248FF"/>
    <w:rsid w:val="00924AD5"/>
    <w:rsid w:val="0092565C"/>
    <w:rsid w:val="00925B9F"/>
    <w:rsid w:val="00930E9E"/>
    <w:rsid w:val="00931273"/>
    <w:rsid w:val="00931AF9"/>
    <w:rsid w:val="00932132"/>
    <w:rsid w:val="009321D4"/>
    <w:rsid w:val="00932A87"/>
    <w:rsid w:val="00934E10"/>
    <w:rsid w:val="009357C9"/>
    <w:rsid w:val="00935AE8"/>
    <w:rsid w:val="00935C25"/>
    <w:rsid w:val="0093679F"/>
    <w:rsid w:val="00936ADA"/>
    <w:rsid w:val="00936D8B"/>
    <w:rsid w:val="00940DAE"/>
    <w:rsid w:val="00940F1D"/>
    <w:rsid w:val="009429C1"/>
    <w:rsid w:val="00942A23"/>
    <w:rsid w:val="00943C8D"/>
    <w:rsid w:val="0094457B"/>
    <w:rsid w:val="00944C27"/>
    <w:rsid w:val="00944D37"/>
    <w:rsid w:val="00944FCF"/>
    <w:rsid w:val="00945DA5"/>
    <w:rsid w:val="009465D7"/>
    <w:rsid w:val="00947154"/>
    <w:rsid w:val="009506A6"/>
    <w:rsid w:val="0095072B"/>
    <w:rsid w:val="00950A8E"/>
    <w:rsid w:val="00950C29"/>
    <w:rsid w:val="009510E0"/>
    <w:rsid w:val="009512F8"/>
    <w:rsid w:val="00951320"/>
    <w:rsid w:val="009513C1"/>
    <w:rsid w:val="00951D01"/>
    <w:rsid w:val="00952474"/>
    <w:rsid w:val="00952B6B"/>
    <w:rsid w:val="0095339A"/>
    <w:rsid w:val="009536AD"/>
    <w:rsid w:val="009537E8"/>
    <w:rsid w:val="00953D32"/>
    <w:rsid w:val="00955878"/>
    <w:rsid w:val="0095594A"/>
    <w:rsid w:val="009569F7"/>
    <w:rsid w:val="00960E39"/>
    <w:rsid w:val="00961273"/>
    <w:rsid w:val="00962966"/>
    <w:rsid w:val="0096348D"/>
    <w:rsid w:val="009658F7"/>
    <w:rsid w:val="00965A05"/>
    <w:rsid w:val="00965DA6"/>
    <w:rsid w:val="00966C84"/>
    <w:rsid w:val="00967F0A"/>
    <w:rsid w:val="009702CD"/>
    <w:rsid w:val="00971FC0"/>
    <w:rsid w:val="00973C7E"/>
    <w:rsid w:val="0097404C"/>
    <w:rsid w:val="00974C6A"/>
    <w:rsid w:val="00975B06"/>
    <w:rsid w:val="009763A6"/>
    <w:rsid w:val="00976AB0"/>
    <w:rsid w:val="0097755E"/>
    <w:rsid w:val="0097787C"/>
    <w:rsid w:val="00977A28"/>
    <w:rsid w:val="00980846"/>
    <w:rsid w:val="00980ECE"/>
    <w:rsid w:val="0098340F"/>
    <w:rsid w:val="009839B4"/>
    <w:rsid w:val="00984150"/>
    <w:rsid w:val="009846B0"/>
    <w:rsid w:val="0098517B"/>
    <w:rsid w:val="00985EA4"/>
    <w:rsid w:val="00986012"/>
    <w:rsid w:val="00986E29"/>
    <w:rsid w:val="009906F6"/>
    <w:rsid w:val="0099085E"/>
    <w:rsid w:val="00990B90"/>
    <w:rsid w:val="00991FCB"/>
    <w:rsid w:val="00993024"/>
    <w:rsid w:val="00993DA7"/>
    <w:rsid w:val="00995E73"/>
    <w:rsid w:val="0099702B"/>
    <w:rsid w:val="00997F00"/>
    <w:rsid w:val="009A1491"/>
    <w:rsid w:val="009A27A6"/>
    <w:rsid w:val="009A2F46"/>
    <w:rsid w:val="009A5AA5"/>
    <w:rsid w:val="009A73A2"/>
    <w:rsid w:val="009B03CF"/>
    <w:rsid w:val="009B0E07"/>
    <w:rsid w:val="009B10E0"/>
    <w:rsid w:val="009B15B6"/>
    <w:rsid w:val="009B1917"/>
    <w:rsid w:val="009B4813"/>
    <w:rsid w:val="009B66BC"/>
    <w:rsid w:val="009B7292"/>
    <w:rsid w:val="009B729E"/>
    <w:rsid w:val="009B74FB"/>
    <w:rsid w:val="009B79B0"/>
    <w:rsid w:val="009B7F0A"/>
    <w:rsid w:val="009C0BC3"/>
    <w:rsid w:val="009C51F7"/>
    <w:rsid w:val="009C6C81"/>
    <w:rsid w:val="009C7C3D"/>
    <w:rsid w:val="009D0445"/>
    <w:rsid w:val="009D07F2"/>
    <w:rsid w:val="009D14C9"/>
    <w:rsid w:val="009D1E10"/>
    <w:rsid w:val="009D2777"/>
    <w:rsid w:val="009D2EBC"/>
    <w:rsid w:val="009D3339"/>
    <w:rsid w:val="009D34CA"/>
    <w:rsid w:val="009D4152"/>
    <w:rsid w:val="009D6240"/>
    <w:rsid w:val="009D6B61"/>
    <w:rsid w:val="009D6F2A"/>
    <w:rsid w:val="009D7087"/>
    <w:rsid w:val="009D7248"/>
    <w:rsid w:val="009D7A9D"/>
    <w:rsid w:val="009E0B61"/>
    <w:rsid w:val="009E34D8"/>
    <w:rsid w:val="009E3BBB"/>
    <w:rsid w:val="009E590F"/>
    <w:rsid w:val="009E5DBD"/>
    <w:rsid w:val="009E6A89"/>
    <w:rsid w:val="009E71CA"/>
    <w:rsid w:val="009E7BDF"/>
    <w:rsid w:val="009F0988"/>
    <w:rsid w:val="009F0AEE"/>
    <w:rsid w:val="009F2510"/>
    <w:rsid w:val="009F2AA6"/>
    <w:rsid w:val="009F2BEE"/>
    <w:rsid w:val="00A00841"/>
    <w:rsid w:val="00A01426"/>
    <w:rsid w:val="00A0164C"/>
    <w:rsid w:val="00A0189B"/>
    <w:rsid w:val="00A01C15"/>
    <w:rsid w:val="00A042C6"/>
    <w:rsid w:val="00A05371"/>
    <w:rsid w:val="00A05BC2"/>
    <w:rsid w:val="00A061B5"/>
    <w:rsid w:val="00A063F6"/>
    <w:rsid w:val="00A065FC"/>
    <w:rsid w:val="00A06E7C"/>
    <w:rsid w:val="00A074FD"/>
    <w:rsid w:val="00A11070"/>
    <w:rsid w:val="00A1107F"/>
    <w:rsid w:val="00A121E5"/>
    <w:rsid w:val="00A13B71"/>
    <w:rsid w:val="00A13D9F"/>
    <w:rsid w:val="00A16DCB"/>
    <w:rsid w:val="00A17AE9"/>
    <w:rsid w:val="00A21B48"/>
    <w:rsid w:val="00A22EAA"/>
    <w:rsid w:val="00A239BB"/>
    <w:rsid w:val="00A23BB5"/>
    <w:rsid w:val="00A244B7"/>
    <w:rsid w:val="00A2491B"/>
    <w:rsid w:val="00A24BD5"/>
    <w:rsid w:val="00A24F34"/>
    <w:rsid w:val="00A25049"/>
    <w:rsid w:val="00A260BB"/>
    <w:rsid w:val="00A267F3"/>
    <w:rsid w:val="00A26C70"/>
    <w:rsid w:val="00A272F9"/>
    <w:rsid w:val="00A27632"/>
    <w:rsid w:val="00A278D2"/>
    <w:rsid w:val="00A30A15"/>
    <w:rsid w:val="00A30F0F"/>
    <w:rsid w:val="00A3301C"/>
    <w:rsid w:val="00A34EED"/>
    <w:rsid w:val="00A35103"/>
    <w:rsid w:val="00A351A2"/>
    <w:rsid w:val="00A35F30"/>
    <w:rsid w:val="00A37DFD"/>
    <w:rsid w:val="00A37EA2"/>
    <w:rsid w:val="00A41686"/>
    <w:rsid w:val="00A4254C"/>
    <w:rsid w:val="00A433A6"/>
    <w:rsid w:val="00A44D38"/>
    <w:rsid w:val="00A46F27"/>
    <w:rsid w:val="00A474F7"/>
    <w:rsid w:val="00A50BD3"/>
    <w:rsid w:val="00A51117"/>
    <w:rsid w:val="00A51720"/>
    <w:rsid w:val="00A52C57"/>
    <w:rsid w:val="00A52F46"/>
    <w:rsid w:val="00A54149"/>
    <w:rsid w:val="00A5582D"/>
    <w:rsid w:val="00A569F9"/>
    <w:rsid w:val="00A56EE8"/>
    <w:rsid w:val="00A57B64"/>
    <w:rsid w:val="00A60791"/>
    <w:rsid w:val="00A6421B"/>
    <w:rsid w:val="00A64DE4"/>
    <w:rsid w:val="00A6542C"/>
    <w:rsid w:val="00A6544A"/>
    <w:rsid w:val="00A6569A"/>
    <w:rsid w:val="00A65E9C"/>
    <w:rsid w:val="00A666AA"/>
    <w:rsid w:val="00A66F28"/>
    <w:rsid w:val="00A670EB"/>
    <w:rsid w:val="00A67515"/>
    <w:rsid w:val="00A67696"/>
    <w:rsid w:val="00A7075A"/>
    <w:rsid w:val="00A70BFD"/>
    <w:rsid w:val="00A71C30"/>
    <w:rsid w:val="00A723C0"/>
    <w:rsid w:val="00A7339D"/>
    <w:rsid w:val="00A73503"/>
    <w:rsid w:val="00A74683"/>
    <w:rsid w:val="00A75130"/>
    <w:rsid w:val="00A75715"/>
    <w:rsid w:val="00A75EDE"/>
    <w:rsid w:val="00A75F19"/>
    <w:rsid w:val="00A769E6"/>
    <w:rsid w:val="00A769F0"/>
    <w:rsid w:val="00A775C1"/>
    <w:rsid w:val="00A80C31"/>
    <w:rsid w:val="00A81244"/>
    <w:rsid w:val="00A82032"/>
    <w:rsid w:val="00A831E5"/>
    <w:rsid w:val="00A837AA"/>
    <w:rsid w:val="00A83D74"/>
    <w:rsid w:val="00A84AC4"/>
    <w:rsid w:val="00A87C25"/>
    <w:rsid w:val="00A90153"/>
    <w:rsid w:val="00A903EC"/>
    <w:rsid w:val="00A90735"/>
    <w:rsid w:val="00A9180D"/>
    <w:rsid w:val="00A9196D"/>
    <w:rsid w:val="00A922E5"/>
    <w:rsid w:val="00A9266E"/>
    <w:rsid w:val="00A93F7A"/>
    <w:rsid w:val="00A94A69"/>
    <w:rsid w:val="00A95365"/>
    <w:rsid w:val="00A955EA"/>
    <w:rsid w:val="00A95A51"/>
    <w:rsid w:val="00A95DC0"/>
    <w:rsid w:val="00A9675D"/>
    <w:rsid w:val="00A972CE"/>
    <w:rsid w:val="00A97889"/>
    <w:rsid w:val="00AA061C"/>
    <w:rsid w:val="00AA09B4"/>
    <w:rsid w:val="00AA1135"/>
    <w:rsid w:val="00AA22F6"/>
    <w:rsid w:val="00AA274F"/>
    <w:rsid w:val="00AA2954"/>
    <w:rsid w:val="00AA2D19"/>
    <w:rsid w:val="00AA2DA7"/>
    <w:rsid w:val="00AA43BD"/>
    <w:rsid w:val="00AA4B2E"/>
    <w:rsid w:val="00AA6633"/>
    <w:rsid w:val="00AA6682"/>
    <w:rsid w:val="00AA6AAF"/>
    <w:rsid w:val="00AA7528"/>
    <w:rsid w:val="00AB0093"/>
    <w:rsid w:val="00AB1069"/>
    <w:rsid w:val="00AB1B08"/>
    <w:rsid w:val="00AB2BAC"/>
    <w:rsid w:val="00AB43F2"/>
    <w:rsid w:val="00AB4AB5"/>
    <w:rsid w:val="00AB4D4B"/>
    <w:rsid w:val="00AB4F4D"/>
    <w:rsid w:val="00AB704E"/>
    <w:rsid w:val="00AB70E7"/>
    <w:rsid w:val="00AB7FFE"/>
    <w:rsid w:val="00AC0067"/>
    <w:rsid w:val="00AC0E75"/>
    <w:rsid w:val="00AC1734"/>
    <w:rsid w:val="00AC1AC9"/>
    <w:rsid w:val="00AC2433"/>
    <w:rsid w:val="00AC2643"/>
    <w:rsid w:val="00AC271C"/>
    <w:rsid w:val="00AC3B90"/>
    <w:rsid w:val="00AC5F55"/>
    <w:rsid w:val="00AC67CD"/>
    <w:rsid w:val="00AC684E"/>
    <w:rsid w:val="00AC7A27"/>
    <w:rsid w:val="00AD0A3F"/>
    <w:rsid w:val="00AD0AAE"/>
    <w:rsid w:val="00AD18FF"/>
    <w:rsid w:val="00AD2ED0"/>
    <w:rsid w:val="00AD34E4"/>
    <w:rsid w:val="00AD3B12"/>
    <w:rsid w:val="00AD3CB3"/>
    <w:rsid w:val="00AD4412"/>
    <w:rsid w:val="00AD61CD"/>
    <w:rsid w:val="00AD66D0"/>
    <w:rsid w:val="00AD68DE"/>
    <w:rsid w:val="00AD6EF9"/>
    <w:rsid w:val="00AD7094"/>
    <w:rsid w:val="00AE07DC"/>
    <w:rsid w:val="00AE0848"/>
    <w:rsid w:val="00AE1886"/>
    <w:rsid w:val="00AE20FF"/>
    <w:rsid w:val="00AE3887"/>
    <w:rsid w:val="00AE4545"/>
    <w:rsid w:val="00AE50AC"/>
    <w:rsid w:val="00AE5316"/>
    <w:rsid w:val="00AE5AB9"/>
    <w:rsid w:val="00AE70CA"/>
    <w:rsid w:val="00AE763D"/>
    <w:rsid w:val="00AF01B5"/>
    <w:rsid w:val="00AF1014"/>
    <w:rsid w:val="00AF1153"/>
    <w:rsid w:val="00AF1AD2"/>
    <w:rsid w:val="00AF3E06"/>
    <w:rsid w:val="00AF3E9E"/>
    <w:rsid w:val="00AF445F"/>
    <w:rsid w:val="00AF4E00"/>
    <w:rsid w:val="00B007F2"/>
    <w:rsid w:val="00B00FE7"/>
    <w:rsid w:val="00B0195C"/>
    <w:rsid w:val="00B01BFD"/>
    <w:rsid w:val="00B025C6"/>
    <w:rsid w:val="00B02F8E"/>
    <w:rsid w:val="00B032F5"/>
    <w:rsid w:val="00B033F2"/>
    <w:rsid w:val="00B03775"/>
    <w:rsid w:val="00B03E3D"/>
    <w:rsid w:val="00B03E8A"/>
    <w:rsid w:val="00B043AC"/>
    <w:rsid w:val="00B04A33"/>
    <w:rsid w:val="00B04A4A"/>
    <w:rsid w:val="00B04FB8"/>
    <w:rsid w:val="00B04FDE"/>
    <w:rsid w:val="00B059E3"/>
    <w:rsid w:val="00B05A9B"/>
    <w:rsid w:val="00B06B9B"/>
    <w:rsid w:val="00B07CF9"/>
    <w:rsid w:val="00B10932"/>
    <w:rsid w:val="00B10B77"/>
    <w:rsid w:val="00B10C75"/>
    <w:rsid w:val="00B10D21"/>
    <w:rsid w:val="00B116F8"/>
    <w:rsid w:val="00B122F9"/>
    <w:rsid w:val="00B15260"/>
    <w:rsid w:val="00B16BB0"/>
    <w:rsid w:val="00B20275"/>
    <w:rsid w:val="00B202E4"/>
    <w:rsid w:val="00B20EF5"/>
    <w:rsid w:val="00B21B33"/>
    <w:rsid w:val="00B2269F"/>
    <w:rsid w:val="00B22DA2"/>
    <w:rsid w:val="00B24213"/>
    <w:rsid w:val="00B24691"/>
    <w:rsid w:val="00B24CF1"/>
    <w:rsid w:val="00B254D6"/>
    <w:rsid w:val="00B2668C"/>
    <w:rsid w:val="00B279A2"/>
    <w:rsid w:val="00B27B59"/>
    <w:rsid w:val="00B30CDC"/>
    <w:rsid w:val="00B332FD"/>
    <w:rsid w:val="00B33321"/>
    <w:rsid w:val="00B3439B"/>
    <w:rsid w:val="00B348B3"/>
    <w:rsid w:val="00B36898"/>
    <w:rsid w:val="00B4022E"/>
    <w:rsid w:val="00B40B85"/>
    <w:rsid w:val="00B412D0"/>
    <w:rsid w:val="00B415D6"/>
    <w:rsid w:val="00B417BE"/>
    <w:rsid w:val="00B43618"/>
    <w:rsid w:val="00B4367E"/>
    <w:rsid w:val="00B43DEF"/>
    <w:rsid w:val="00B43F6D"/>
    <w:rsid w:val="00B442C0"/>
    <w:rsid w:val="00B443C4"/>
    <w:rsid w:val="00B447E9"/>
    <w:rsid w:val="00B45165"/>
    <w:rsid w:val="00B466E6"/>
    <w:rsid w:val="00B46F69"/>
    <w:rsid w:val="00B527CD"/>
    <w:rsid w:val="00B52BEE"/>
    <w:rsid w:val="00B52CD1"/>
    <w:rsid w:val="00B52CE4"/>
    <w:rsid w:val="00B52DD2"/>
    <w:rsid w:val="00B53A6E"/>
    <w:rsid w:val="00B551AD"/>
    <w:rsid w:val="00B55C95"/>
    <w:rsid w:val="00B5611E"/>
    <w:rsid w:val="00B56480"/>
    <w:rsid w:val="00B566C4"/>
    <w:rsid w:val="00B606FB"/>
    <w:rsid w:val="00B61D14"/>
    <w:rsid w:val="00B621F9"/>
    <w:rsid w:val="00B6229C"/>
    <w:rsid w:val="00B644E3"/>
    <w:rsid w:val="00B66B0A"/>
    <w:rsid w:val="00B70F11"/>
    <w:rsid w:val="00B71597"/>
    <w:rsid w:val="00B71650"/>
    <w:rsid w:val="00B73A78"/>
    <w:rsid w:val="00B73FBD"/>
    <w:rsid w:val="00B749D4"/>
    <w:rsid w:val="00B74C26"/>
    <w:rsid w:val="00B759E7"/>
    <w:rsid w:val="00B75B88"/>
    <w:rsid w:val="00B76527"/>
    <w:rsid w:val="00B765D5"/>
    <w:rsid w:val="00B777A8"/>
    <w:rsid w:val="00B77B80"/>
    <w:rsid w:val="00B806EB"/>
    <w:rsid w:val="00B815D9"/>
    <w:rsid w:val="00B826B3"/>
    <w:rsid w:val="00B8348F"/>
    <w:rsid w:val="00B8392C"/>
    <w:rsid w:val="00B84FFE"/>
    <w:rsid w:val="00B85FB8"/>
    <w:rsid w:val="00B861F9"/>
    <w:rsid w:val="00B868FD"/>
    <w:rsid w:val="00B86ABB"/>
    <w:rsid w:val="00B86AFE"/>
    <w:rsid w:val="00B879FE"/>
    <w:rsid w:val="00B91077"/>
    <w:rsid w:val="00B9152F"/>
    <w:rsid w:val="00B916A3"/>
    <w:rsid w:val="00B91917"/>
    <w:rsid w:val="00B93029"/>
    <w:rsid w:val="00B932C3"/>
    <w:rsid w:val="00B94CB3"/>
    <w:rsid w:val="00B9523E"/>
    <w:rsid w:val="00B95FE8"/>
    <w:rsid w:val="00B972C6"/>
    <w:rsid w:val="00B97687"/>
    <w:rsid w:val="00B978AD"/>
    <w:rsid w:val="00B97CE6"/>
    <w:rsid w:val="00BA08CD"/>
    <w:rsid w:val="00BA09F8"/>
    <w:rsid w:val="00BA0F85"/>
    <w:rsid w:val="00BA11ED"/>
    <w:rsid w:val="00BA1B23"/>
    <w:rsid w:val="00BA212B"/>
    <w:rsid w:val="00BA27D8"/>
    <w:rsid w:val="00BA3497"/>
    <w:rsid w:val="00BA37A0"/>
    <w:rsid w:val="00BA3F34"/>
    <w:rsid w:val="00BA4FAC"/>
    <w:rsid w:val="00BA58B4"/>
    <w:rsid w:val="00BB006D"/>
    <w:rsid w:val="00BB00A5"/>
    <w:rsid w:val="00BB06B9"/>
    <w:rsid w:val="00BB0AA2"/>
    <w:rsid w:val="00BB1B0E"/>
    <w:rsid w:val="00BB2E49"/>
    <w:rsid w:val="00BB31C3"/>
    <w:rsid w:val="00BB36B4"/>
    <w:rsid w:val="00BB4876"/>
    <w:rsid w:val="00BB4A4C"/>
    <w:rsid w:val="00BB4E74"/>
    <w:rsid w:val="00BB69C9"/>
    <w:rsid w:val="00BB73B8"/>
    <w:rsid w:val="00BB74E7"/>
    <w:rsid w:val="00BC1739"/>
    <w:rsid w:val="00BC1D24"/>
    <w:rsid w:val="00BC3B7E"/>
    <w:rsid w:val="00BC455E"/>
    <w:rsid w:val="00BC4EF4"/>
    <w:rsid w:val="00BC55E1"/>
    <w:rsid w:val="00BC654D"/>
    <w:rsid w:val="00BC7813"/>
    <w:rsid w:val="00BD10D6"/>
    <w:rsid w:val="00BD12DB"/>
    <w:rsid w:val="00BD2AFF"/>
    <w:rsid w:val="00BD3427"/>
    <w:rsid w:val="00BD3F17"/>
    <w:rsid w:val="00BD4643"/>
    <w:rsid w:val="00BD59A4"/>
    <w:rsid w:val="00BD5C5D"/>
    <w:rsid w:val="00BD6139"/>
    <w:rsid w:val="00BD63E6"/>
    <w:rsid w:val="00BD6439"/>
    <w:rsid w:val="00BD7A28"/>
    <w:rsid w:val="00BD7F13"/>
    <w:rsid w:val="00BE03DE"/>
    <w:rsid w:val="00BE05D5"/>
    <w:rsid w:val="00BE06DB"/>
    <w:rsid w:val="00BE1005"/>
    <w:rsid w:val="00BE182E"/>
    <w:rsid w:val="00BE1919"/>
    <w:rsid w:val="00BE2AD4"/>
    <w:rsid w:val="00BE549D"/>
    <w:rsid w:val="00BE579A"/>
    <w:rsid w:val="00BE58A8"/>
    <w:rsid w:val="00BE5ECD"/>
    <w:rsid w:val="00BE6D50"/>
    <w:rsid w:val="00BE7037"/>
    <w:rsid w:val="00BF00AD"/>
    <w:rsid w:val="00BF1849"/>
    <w:rsid w:val="00BF2AA0"/>
    <w:rsid w:val="00BF2E5B"/>
    <w:rsid w:val="00BF2F2C"/>
    <w:rsid w:val="00BF2FBC"/>
    <w:rsid w:val="00BF3707"/>
    <w:rsid w:val="00BF407C"/>
    <w:rsid w:val="00BF4107"/>
    <w:rsid w:val="00BF423E"/>
    <w:rsid w:val="00BF4DCE"/>
    <w:rsid w:val="00BF53B4"/>
    <w:rsid w:val="00BF6A51"/>
    <w:rsid w:val="00BF6B2E"/>
    <w:rsid w:val="00BF70C2"/>
    <w:rsid w:val="00BF73C5"/>
    <w:rsid w:val="00C009A2"/>
    <w:rsid w:val="00C00F48"/>
    <w:rsid w:val="00C01A29"/>
    <w:rsid w:val="00C01CF5"/>
    <w:rsid w:val="00C02643"/>
    <w:rsid w:val="00C04047"/>
    <w:rsid w:val="00C04D2A"/>
    <w:rsid w:val="00C05313"/>
    <w:rsid w:val="00C0536D"/>
    <w:rsid w:val="00C06486"/>
    <w:rsid w:val="00C07097"/>
    <w:rsid w:val="00C071ED"/>
    <w:rsid w:val="00C0791B"/>
    <w:rsid w:val="00C07B00"/>
    <w:rsid w:val="00C07C4D"/>
    <w:rsid w:val="00C106B0"/>
    <w:rsid w:val="00C12042"/>
    <w:rsid w:val="00C12368"/>
    <w:rsid w:val="00C15759"/>
    <w:rsid w:val="00C16282"/>
    <w:rsid w:val="00C16B46"/>
    <w:rsid w:val="00C16FC0"/>
    <w:rsid w:val="00C170F2"/>
    <w:rsid w:val="00C172E7"/>
    <w:rsid w:val="00C17530"/>
    <w:rsid w:val="00C209E5"/>
    <w:rsid w:val="00C20F0D"/>
    <w:rsid w:val="00C21761"/>
    <w:rsid w:val="00C222B9"/>
    <w:rsid w:val="00C222C3"/>
    <w:rsid w:val="00C229B0"/>
    <w:rsid w:val="00C23960"/>
    <w:rsid w:val="00C24220"/>
    <w:rsid w:val="00C24336"/>
    <w:rsid w:val="00C24477"/>
    <w:rsid w:val="00C265D6"/>
    <w:rsid w:val="00C26B7B"/>
    <w:rsid w:val="00C271A8"/>
    <w:rsid w:val="00C273F4"/>
    <w:rsid w:val="00C27B01"/>
    <w:rsid w:val="00C27D79"/>
    <w:rsid w:val="00C30820"/>
    <w:rsid w:val="00C31D72"/>
    <w:rsid w:val="00C35BAB"/>
    <w:rsid w:val="00C36168"/>
    <w:rsid w:val="00C371C4"/>
    <w:rsid w:val="00C37F2E"/>
    <w:rsid w:val="00C37F7D"/>
    <w:rsid w:val="00C37FBA"/>
    <w:rsid w:val="00C40804"/>
    <w:rsid w:val="00C4132B"/>
    <w:rsid w:val="00C41B4C"/>
    <w:rsid w:val="00C43696"/>
    <w:rsid w:val="00C44433"/>
    <w:rsid w:val="00C4457E"/>
    <w:rsid w:val="00C4468E"/>
    <w:rsid w:val="00C44F33"/>
    <w:rsid w:val="00C459E2"/>
    <w:rsid w:val="00C45CE2"/>
    <w:rsid w:val="00C46B78"/>
    <w:rsid w:val="00C46DBE"/>
    <w:rsid w:val="00C46E3E"/>
    <w:rsid w:val="00C473F9"/>
    <w:rsid w:val="00C47E6D"/>
    <w:rsid w:val="00C52208"/>
    <w:rsid w:val="00C52944"/>
    <w:rsid w:val="00C52BEA"/>
    <w:rsid w:val="00C52BF6"/>
    <w:rsid w:val="00C54C3E"/>
    <w:rsid w:val="00C55190"/>
    <w:rsid w:val="00C56CED"/>
    <w:rsid w:val="00C57949"/>
    <w:rsid w:val="00C57E7B"/>
    <w:rsid w:val="00C60AA8"/>
    <w:rsid w:val="00C60EED"/>
    <w:rsid w:val="00C61795"/>
    <w:rsid w:val="00C63392"/>
    <w:rsid w:val="00C63A3B"/>
    <w:rsid w:val="00C6519E"/>
    <w:rsid w:val="00C65AF8"/>
    <w:rsid w:val="00C65DC5"/>
    <w:rsid w:val="00C66A12"/>
    <w:rsid w:val="00C7043B"/>
    <w:rsid w:val="00C70816"/>
    <w:rsid w:val="00C7110E"/>
    <w:rsid w:val="00C7139F"/>
    <w:rsid w:val="00C716B4"/>
    <w:rsid w:val="00C719BB"/>
    <w:rsid w:val="00C71D6D"/>
    <w:rsid w:val="00C71D9B"/>
    <w:rsid w:val="00C72202"/>
    <w:rsid w:val="00C72924"/>
    <w:rsid w:val="00C736AA"/>
    <w:rsid w:val="00C73797"/>
    <w:rsid w:val="00C738B9"/>
    <w:rsid w:val="00C748B6"/>
    <w:rsid w:val="00C758A1"/>
    <w:rsid w:val="00C76D19"/>
    <w:rsid w:val="00C776E5"/>
    <w:rsid w:val="00C77AF3"/>
    <w:rsid w:val="00C808E3"/>
    <w:rsid w:val="00C82618"/>
    <w:rsid w:val="00C82C89"/>
    <w:rsid w:val="00C8354D"/>
    <w:rsid w:val="00C83CCE"/>
    <w:rsid w:val="00C84378"/>
    <w:rsid w:val="00C84FE0"/>
    <w:rsid w:val="00C85050"/>
    <w:rsid w:val="00C8674D"/>
    <w:rsid w:val="00C902B1"/>
    <w:rsid w:val="00C91EB9"/>
    <w:rsid w:val="00C92573"/>
    <w:rsid w:val="00C9266E"/>
    <w:rsid w:val="00C932B0"/>
    <w:rsid w:val="00C9384D"/>
    <w:rsid w:val="00C938BD"/>
    <w:rsid w:val="00C946A7"/>
    <w:rsid w:val="00C95580"/>
    <w:rsid w:val="00C95FE6"/>
    <w:rsid w:val="00C96C07"/>
    <w:rsid w:val="00C970BF"/>
    <w:rsid w:val="00C970C2"/>
    <w:rsid w:val="00CA049C"/>
    <w:rsid w:val="00CA11D1"/>
    <w:rsid w:val="00CA2110"/>
    <w:rsid w:val="00CA37E1"/>
    <w:rsid w:val="00CA3EB3"/>
    <w:rsid w:val="00CA4380"/>
    <w:rsid w:val="00CA4EFE"/>
    <w:rsid w:val="00CA52F3"/>
    <w:rsid w:val="00CA6723"/>
    <w:rsid w:val="00CA690D"/>
    <w:rsid w:val="00CA7B77"/>
    <w:rsid w:val="00CB0282"/>
    <w:rsid w:val="00CB05C5"/>
    <w:rsid w:val="00CB1FEB"/>
    <w:rsid w:val="00CB2153"/>
    <w:rsid w:val="00CB306B"/>
    <w:rsid w:val="00CB4269"/>
    <w:rsid w:val="00CB54B3"/>
    <w:rsid w:val="00CB67F2"/>
    <w:rsid w:val="00CB6D47"/>
    <w:rsid w:val="00CB774B"/>
    <w:rsid w:val="00CB7D2A"/>
    <w:rsid w:val="00CC0178"/>
    <w:rsid w:val="00CC0911"/>
    <w:rsid w:val="00CC1771"/>
    <w:rsid w:val="00CC325E"/>
    <w:rsid w:val="00CC345C"/>
    <w:rsid w:val="00CC39DB"/>
    <w:rsid w:val="00CC3E98"/>
    <w:rsid w:val="00CC4D4C"/>
    <w:rsid w:val="00CC5F76"/>
    <w:rsid w:val="00CC6D95"/>
    <w:rsid w:val="00CD1103"/>
    <w:rsid w:val="00CD1E2D"/>
    <w:rsid w:val="00CD250D"/>
    <w:rsid w:val="00CD38F8"/>
    <w:rsid w:val="00CD65B1"/>
    <w:rsid w:val="00CD6703"/>
    <w:rsid w:val="00CD6F82"/>
    <w:rsid w:val="00CE03FA"/>
    <w:rsid w:val="00CE0D01"/>
    <w:rsid w:val="00CE0F6D"/>
    <w:rsid w:val="00CE1C10"/>
    <w:rsid w:val="00CE1DB0"/>
    <w:rsid w:val="00CE37F1"/>
    <w:rsid w:val="00CE45CE"/>
    <w:rsid w:val="00CE51DF"/>
    <w:rsid w:val="00CE5C1A"/>
    <w:rsid w:val="00CE672A"/>
    <w:rsid w:val="00CE72C6"/>
    <w:rsid w:val="00CF0406"/>
    <w:rsid w:val="00CF07CB"/>
    <w:rsid w:val="00CF192F"/>
    <w:rsid w:val="00CF25D4"/>
    <w:rsid w:val="00CF31EE"/>
    <w:rsid w:val="00CF3CCE"/>
    <w:rsid w:val="00CF3DF6"/>
    <w:rsid w:val="00CF443F"/>
    <w:rsid w:val="00CF4F6A"/>
    <w:rsid w:val="00CF5076"/>
    <w:rsid w:val="00CF55AB"/>
    <w:rsid w:val="00CF6250"/>
    <w:rsid w:val="00CF71FA"/>
    <w:rsid w:val="00D01408"/>
    <w:rsid w:val="00D0159C"/>
    <w:rsid w:val="00D01D7C"/>
    <w:rsid w:val="00D024E4"/>
    <w:rsid w:val="00D02D19"/>
    <w:rsid w:val="00D03307"/>
    <w:rsid w:val="00D04281"/>
    <w:rsid w:val="00D05C92"/>
    <w:rsid w:val="00D0620B"/>
    <w:rsid w:val="00D06523"/>
    <w:rsid w:val="00D06A22"/>
    <w:rsid w:val="00D073C1"/>
    <w:rsid w:val="00D07A9B"/>
    <w:rsid w:val="00D10582"/>
    <w:rsid w:val="00D10AC0"/>
    <w:rsid w:val="00D11610"/>
    <w:rsid w:val="00D130FC"/>
    <w:rsid w:val="00D13360"/>
    <w:rsid w:val="00D148CF"/>
    <w:rsid w:val="00D155B7"/>
    <w:rsid w:val="00D16457"/>
    <w:rsid w:val="00D20715"/>
    <w:rsid w:val="00D207EF"/>
    <w:rsid w:val="00D23434"/>
    <w:rsid w:val="00D2526A"/>
    <w:rsid w:val="00D265D2"/>
    <w:rsid w:val="00D26FAB"/>
    <w:rsid w:val="00D2746A"/>
    <w:rsid w:val="00D27871"/>
    <w:rsid w:val="00D30302"/>
    <w:rsid w:val="00D30D55"/>
    <w:rsid w:val="00D30DB5"/>
    <w:rsid w:val="00D313C4"/>
    <w:rsid w:val="00D318CC"/>
    <w:rsid w:val="00D31CA6"/>
    <w:rsid w:val="00D32D70"/>
    <w:rsid w:val="00D34ACC"/>
    <w:rsid w:val="00D35473"/>
    <w:rsid w:val="00D37EB5"/>
    <w:rsid w:val="00D41050"/>
    <w:rsid w:val="00D41320"/>
    <w:rsid w:val="00D41A33"/>
    <w:rsid w:val="00D41BA7"/>
    <w:rsid w:val="00D421F9"/>
    <w:rsid w:val="00D42214"/>
    <w:rsid w:val="00D4405B"/>
    <w:rsid w:val="00D44DD8"/>
    <w:rsid w:val="00D456E2"/>
    <w:rsid w:val="00D45E4D"/>
    <w:rsid w:val="00D4706F"/>
    <w:rsid w:val="00D47316"/>
    <w:rsid w:val="00D4761B"/>
    <w:rsid w:val="00D50C18"/>
    <w:rsid w:val="00D515FF"/>
    <w:rsid w:val="00D5202A"/>
    <w:rsid w:val="00D52DC0"/>
    <w:rsid w:val="00D53101"/>
    <w:rsid w:val="00D53CAE"/>
    <w:rsid w:val="00D53E89"/>
    <w:rsid w:val="00D54016"/>
    <w:rsid w:val="00D54865"/>
    <w:rsid w:val="00D55429"/>
    <w:rsid w:val="00D55FB0"/>
    <w:rsid w:val="00D55FBD"/>
    <w:rsid w:val="00D570B9"/>
    <w:rsid w:val="00D5782D"/>
    <w:rsid w:val="00D60168"/>
    <w:rsid w:val="00D60E31"/>
    <w:rsid w:val="00D631DF"/>
    <w:rsid w:val="00D63295"/>
    <w:rsid w:val="00D63C50"/>
    <w:rsid w:val="00D63F33"/>
    <w:rsid w:val="00D65654"/>
    <w:rsid w:val="00D669BF"/>
    <w:rsid w:val="00D66A24"/>
    <w:rsid w:val="00D671F6"/>
    <w:rsid w:val="00D679FF"/>
    <w:rsid w:val="00D70470"/>
    <w:rsid w:val="00D70DFC"/>
    <w:rsid w:val="00D72886"/>
    <w:rsid w:val="00D74371"/>
    <w:rsid w:val="00D74C30"/>
    <w:rsid w:val="00D7651B"/>
    <w:rsid w:val="00D80081"/>
    <w:rsid w:val="00D8009C"/>
    <w:rsid w:val="00D80744"/>
    <w:rsid w:val="00D80C80"/>
    <w:rsid w:val="00D81114"/>
    <w:rsid w:val="00D81699"/>
    <w:rsid w:val="00D81986"/>
    <w:rsid w:val="00D84C07"/>
    <w:rsid w:val="00D84C44"/>
    <w:rsid w:val="00D84EFD"/>
    <w:rsid w:val="00D8659F"/>
    <w:rsid w:val="00D86FC3"/>
    <w:rsid w:val="00D87146"/>
    <w:rsid w:val="00D871FF"/>
    <w:rsid w:val="00D9232C"/>
    <w:rsid w:val="00D92ACF"/>
    <w:rsid w:val="00D93646"/>
    <w:rsid w:val="00D93DE7"/>
    <w:rsid w:val="00D9469F"/>
    <w:rsid w:val="00D947C8"/>
    <w:rsid w:val="00D9494C"/>
    <w:rsid w:val="00D954A1"/>
    <w:rsid w:val="00D957A7"/>
    <w:rsid w:val="00D958B6"/>
    <w:rsid w:val="00D95FDF"/>
    <w:rsid w:val="00D9603F"/>
    <w:rsid w:val="00D96956"/>
    <w:rsid w:val="00D9722A"/>
    <w:rsid w:val="00D9757C"/>
    <w:rsid w:val="00D97F67"/>
    <w:rsid w:val="00DA018E"/>
    <w:rsid w:val="00DA33A9"/>
    <w:rsid w:val="00DA350C"/>
    <w:rsid w:val="00DA4A7C"/>
    <w:rsid w:val="00DA5F14"/>
    <w:rsid w:val="00DA6B08"/>
    <w:rsid w:val="00DA6CAE"/>
    <w:rsid w:val="00DB1DF2"/>
    <w:rsid w:val="00DB5CD4"/>
    <w:rsid w:val="00DB67B0"/>
    <w:rsid w:val="00DB7EEE"/>
    <w:rsid w:val="00DC13F0"/>
    <w:rsid w:val="00DC2751"/>
    <w:rsid w:val="00DC2934"/>
    <w:rsid w:val="00DC50C2"/>
    <w:rsid w:val="00DC5AB1"/>
    <w:rsid w:val="00DC77DD"/>
    <w:rsid w:val="00DD0073"/>
    <w:rsid w:val="00DD01D7"/>
    <w:rsid w:val="00DD5014"/>
    <w:rsid w:val="00DD642D"/>
    <w:rsid w:val="00DD7A9A"/>
    <w:rsid w:val="00DE1169"/>
    <w:rsid w:val="00DE1392"/>
    <w:rsid w:val="00DE2B59"/>
    <w:rsid w:val="00DE3227"/>
    <w:rsid w:val="00DE35BF"/>
    <w:rsid w:val="00DE3CC3"/>
    <w:rsid w:val="00DE4F0E"/>
    <w:rsid w:val="00DE5176"/>
    <w:rsid w:val="00DE5223"/>
    <w:rsid w:val="00DE53B2"/>
    <w:rsid w:val="00DE54D7"/>
    <w:rsid w:val="00DE5531"/>
    <w:rsid w:val="00DE5667"/>
    <w:rsid w:val="00DE56E7"/>
    <w:rsid w:val="00DE65C5"/>
    <w:rsid w:val="00DE6A9D"/>
    <w:rsid w:val="00DE6E46"/>
    <w:rsid w:val="00DE7644"/>
    <w:rsid w:val="00DE7813"/>
    <w:rsid w:val="00DF1A61"/>
    <w:rsid w:val="00DF1BBC"/>
    <w:rsid w:val="00DF2B15"/>
    <w:rsid w:val="00DF42D9"/>
    <w:rsid w:val="00DF4527"/>
    <w:rsid w:val="00DF4A2C"/>
    <w:rsid w:val="00DF633A"/>
    <w:rsid w:val="00DF6815"/>
    <w:rsid w:val="00DF6FB5"/>
    <w:rsid w:val="00DF7F98"/>
    <w:rsid w:val="00E00444"/>
    <w:rsid w:val="00E0071A"/>
    <w:rsid w:val="00E00779"/>
    <w:rsid w:val="00E017A1"/>
    <w:rsid w:val="00E023B2"/>
    <w:rsid w:val="00E025AF"/>
    <w:rsid w:val="00E030E2"/>
    <w:rsid w:val="00E0375E"/>
    <w:rsid w:val="00E03C44"/>
    <w:rsid w:val="00E0457B"/>
    <w:rsid w:val="00E04D64"/>
    <w:rsid w:val="00E0589A"/>
    <w:rsid w:val="00E1202E"/>
    <w:rsid w:val="00E13F5F"/>
    <w:rsid w:val="00E1489E"/>
    <w:rsid w:val="00E15484"/>
    <w:rsid w:val="00E154AF"/>
    <w:rsid w:val="00E15A5A"/>
    <w:rsid w:val="00E1720D"/>
    <w:rsid w:val="00E21642"/>
    <w:rsid w:val="00E22DFA"/>
    <w:rsid w:val="00E23B74"/>
    <w:rsid w:val="00E2537D"/>
    <w:rsid w:val="00E258DB"/>
    <w:rsid w:val="00E25C8C"/>
    <w:rsid w:val="00E262DD"/>
    <w:rsid w:val="00E278A1"/>
    <w:rsid w:val="00E27AE6"/>
    <w:rsid w:val="00E312AC"/>
    <w:rsid w:val="00E32B43"/>
    <w:rsid w:val="00E34938"/>
    <w:rsid w:val="00E3573E"/>
    <w:rsid w:val="00E3753B"/>
    <w:rsid w:val="00E412E4"/>
    <w:rsid w:val="00E415CF"/>
    <w:rsid w:val="00E41639"/>
    <w:rsid w:val="00E416AB"/>
    <w:rsid w:val="00E428F0"/>
    <w:rsid w:val="00E430ED"/>
    <w:rsid w:val="00E43DB2"/>
    <w:rsid w:val="00E44D7C"/>
    <w:rsid w:val="00E44D8E"/>
    <w:rsid w:val="00E455A4"/>
    <w:rsid w:val="00E4592D"/>
    <w:rsid w:val="00E463F7"/>
    <w:rsid w:val="00E475AC"/>
    <w:rsid w:val="00E47B20"/>
    <w:rsid w:val="00E51453"/>
    <w:rsid w:val="00E51D47"/>
    <w:rsid w:val="00E555A5"/>
    <w:rsid w:val="00E557C3"/>
    <w:rsid w:val="00E57176"/>
    <w:rsid w:val="00E6025D"/>
    <w:rsid w:val="00E6098C"/>
    <w:rsid w:val="00E60F39"/>
    <w:rsid w:val="00E611E5"/>
    <w:rsid w:val="00E61891"/>
    <w:rsid w:val="00E62D0E"/>
    <w:rsid w:val="00E630BF"/>
    <w:rsid w:val="00E6316B"/>
    <w:rsid w:val="00E63B08"/>
    <w:rsid w:val="00E6421F"/>
    <w:rsid w:val="00E64E63"/>
    <w:rsid w:val="00E652E8"/>
    <w:rsid w:val="00E65DB6"/>
    <w:rsid w:val="00E66079"/>
    <w:rsid w:val="00E67D74"/>
    <w:rsid w:val="00E70E32"/>
    <w:rsid w:val="00E715B3"/>
    <w:rsid w:val="00E716E1"/>
    <w:rsid w:val="00E7197C"/>
    <w:rsid w:val="00E73242"/>
    <w:rsid w:val="00E73F84"/>
    <w:rsid w:val="00E74705"/>
    <w:rsid w:val="00E74A28"/>
    <w:rsid w:val="00E75258"/>
    <w:rsid w:val="00E76373"/>
    <w:rsid w:val="00E805EE"/>
    <w:rsid w:val="00E81C91"/>
    <w:rsid w:val="00E81CDB"/>
    <w:rsid w:val="00E82DD5"/>
    <w:rsid w:val="00E8442C"/>
    <w:rsid w:val="00E845D1"/>
    <w:rsid w:val="00E849A3"/>
    <w:rsid w:val="00E85A5D"/>
    <w:rsid w:val="00E86C01"/>
    <w:rsid w:val="00E86C41"/>
    <w:rsid w:val="00E8713E"/>
    <w:rsid w:val="00E8789A"/>
    <w:rsid w:val="00E87911"/>
    <w:rsid w:val="00E9218D"/>
    <w:rsid w:val="00E92613"/>
    <w:rsid w:val="00E93331"/>
    <w:rsid w:val="00E93A60"/>
    <w:rsid w:val="00E959DA"/>
    <w:rsid w:val="00E96269"/>
    <w:rsid w:val="00E966E4"/>
    <w:rsid w:val="00EA342B"/>
    <w:rsid w:val="00EA3A44"/>
    <w:rsid w:val="00EA3B4D"/>
    <w:rsid w:val="00EA4060"/>
    <w:rsid w:val="00EA65F2"/>
    <w:rsid w:val="00EA6C6D"/>
    <w:rsid w:val="00EA6D24"/>
    <w:rsid w:val="00EA72FC"/>
    <w:rsid w:val="00EB0065"/>
    <w:rsid w:val="00EB0E5D"/>
    <w:rsid w:val="00EB21BD"/>
    <w:rsid w:val="00EB2B68"/>
    <w:rsid w:val="00EB2D0B"/>
    <w:rsid w:val="00EB3AB0"/>
    <w:rsid w:val="00EB4059"/>
    <w:rsid w:val="00EB5453"/>
    <w:rsid w:val="00EB5953"/>
    <w:rsid w:val="00EC0C60"/>
    <w:rsid w:val="00EC1C95"/>
    <w:rsid w:val="00EC3E28"/>
    <w:rsid w:val="00EC4F85"/>
    <w:rsid w:val="00EC51E7"/>
    <w:rsid w:val="00EC51F5"/>
    <w:rsid w:val="00EC524B"/>
    <w:rsid w:val="00EC5A03"/>
    <w:rsid w:val="00EC6EE4"/>
    <w:rsid w:val="00EC6F4D"/>
    <w:rsid w:val="00EC708E"/>
    <w:rsid w:val="00EC71C3"/>
    <w:rsid w:val="00EC7398"/>
    <w:rsid w:val="00EC7624"/>
    <w:rsid w:val="00ED0078"/>
    <w:rsid w:val="00ED009E"/>
    <w:rsid w:val="00ED0148"/>
    <w:rsid w:val="00ED0642"/>
    <w:rsid w:val="00ED085A"/>
    <w:rsid w:val="00ED1074"/>
    <w:rsid w:val="00ED16AF"/>
    <w:rsid w:val="00ED1C7F"/>
    <w:rsid w:val="00ED2193"/>
    <w:rsid w:val="00ED2663"/>
    <w:rsid w:val="00ED6193"/>
    <w:rsid w:val="00ED6F64"/>
    <w:rsid w:val="00ED7130"/>
    <w:rsid w:val="00EE14FB"/>
    <w:rsid w:val="00EE1B94"/>
    <w:rsid w:val="00EE2538"/>
    <w:rsid w:val="00EE267D"/>
    <w:rsid w:val="00EE29FC"/>
    <w:rsid w:val="00EE2B47"/>
    <w:rsid w:val="00EE2B86"/>
    <w:rsid w:val="00EE3022"/>
    <w:rsid w:val="00EE43BB"/>
    <w:rsid w:val="00EE4763"/>
    <w:rsid w:val="00EE49FE"/>
    <w:rsid w:val="00EE55E9"/>
    <w:rsid w:val="00EE64D0"/>
    <w:rsid w:val="00EE6B49"/>
    <w:rsid w:val="00EF024B"/>
    <w:rsid w:val="00EF0DB3"/>
    <w:rsid w:val="00EF0F79"/>
    <w:rsid w:val="00EF1C1C"/>
    <w:rsid w:val="00EF220A"/>
    <w:rsid w:val="00EF277C"/>
    <w:rsid w:val="00EF3DFB"/>
    <w:rsid w:val="00EF4574"/>
    <w:rsid w:val="00EF4AAF"/>
    <w:rsid w:val="00EF4D29"/>
    <w:rsid w:val="00EF5496"/>
    <w:rsid w:val="00EF58C1"/>
    <w:rsid w:val="00EF7964"/>
    <w:rsid w:val="00F0024F"/>
    <w:rsid w:val="00F010ED"/>
    <w:rsid w:val="00F02409"/>
    <w:rsid w:val="00F03D44"/>
    <w:rsid w:val="00F04401"/>
    <w:rsid w:val="00F04EDE"/>
    <w:rsid w:val="00F04F94"/>
    <w:rsid w:val="00F063D7"/>
    <w:rsid w:val="00F06911"/>
    <w:rsid w:val="00F0717A"/>
    <w:rsid w:val="00F07363"/>
    <w:rsid w:val="00F07D34"/>
    <w:rsid w:val="00F07D84"/>
    <w:rsid w:val="00F106E6"/>
    <w:rsid w:val="00F1070A"/>
    <w:rsid w:val="00F10904"/>
    <w:rsid w:val="00F138C8"/>
    <w:rsid w:val="00F13B7A"/>
    <w:rsid w:val="00F15161"/>
    <w:rsid w:val="00F15E21"/>
    <w:rsid w:val="00F17678"/>
    <w:rsid w:val="00F1780D"/>
    <w:rsid w:val="00F17846"/>
    <w:rsid w:val="00F20525"/>
    <w:rsid w:val="00F21094"/>
    <w:rsid w:val="00F2180B"/>
    <w:rsid w:val="00F248DF"/>
    <w:rsid w:val="00F2547B"/>
    <w:rsid w:val="00F25CAE"/>
    <w:rsid w:val="00F26A04"/>
    <w:rsid w:val="00F277E0"/>
    <w:rsid w:val="00F31CF2"/>
    <w:rsid w:val="00F32CA4"/>
    <w:rsid w:val="00F33880"/>
    <w:rsid w:val="00F33CB6"/>
    <w:rsid w:val="00F34201"/>
    <w:rsid w:val="00F34E90"/>
    <w:rsid w:val="00F352A0"/>
    <w:rsid w:val="00F362BB"/>
    <w:rsid w:val="00F371B4"/>
    <w:rsid w:val="00F3747D"/>
    <w:rsid w:val="00F37BBE"/>
    <w:rsid w:val="00F403F7"/>
    <w:rsid w:val="00F40B24"/>
    <w:rsid w:val="00F4185A"/>
    <w:rsid w:val="00F444D9"/>
    <w:rsid w:val="00F4607A"/>
    <w:rsid w:val="00F5075E"/>
    <w:rsid w:val="00F50E20"/>
    <w:rsid w:val="00F51248"/>
    <w:rsid w:val="00F51525"/>
    <w:rsid w:val="00F51B63"/>
    <w:rsid w:val="00F52354"/>
    <w:rsid w:val="00F525CB"/>
    <w:rsid w:val="00F5288E"/>
    <w:rsid w:val="00F52A44"/>
    <w:rsid w:val="00F52B11"/>
    <w:rsid w:val="00F52BE2"/>
    <w:rsid w:val="00F54176"/>
    <w:rsid w:val="00F5434C"/>
    <w:rsid w:val="00F555BC"/>
    <w:rsid w:val="00F55AF2"/>
    <w:rsid w:val="00F56B34"/>
    <w:rsid w:val="00F57B14"/>
    <w:rsid w:val="00F600E1"/>
    <w:rsid w:val="00F61542"/>
    <w:rsid w:val="00F6399F"/>
    <w:rsid w:val="00F66B04"/>
    <w:rsid w:val="00F66E5E"/>
    <w:rsid w:val="00F67101"/>
    <w:rsid w:val="00F677C7"/>
    <w:rsid w:val="00F67CF7"/>
    <w:rsid w:val="00F710CD"/>
    <w:rsid w:val="00F71691"/>
    <w:rsid w:val="00F71696"/>
    <w:rsid w:val="00F723E2"/>
    <w:rsid w:val="00F72485"/>
    <w:rsid w:val="00F744C1"/>
    <w:rsid w:val="00F746C9"/>
    <w:rsid w:val="00F74F71"/>
    <w:rsid w:val="00F80997"/>
    <w:rsid w:val="00F8118B"/>
    <w:rsid w:val="00F81B52"/>
    <w:rsid w:val="00F81BFB"/>
    <w:rsid w:val="00F82313"/>
    <w:rsid w:val="00F8338D"/>
    <w:rsid w:val="00F83940"/>
    <w:rsid w:val="00F83D00"/>
    <w:rsid w:val="00F858D7"/>
    <w:rsid w:val="00F85B4D"/>
    <w:rsid w:val="00F86776"/>
    <w:rsid w:val="00F868AF"/>
    <w:rsid w:val="00F87E7C"/>
    <w:rsid w:val="00F900D5"/>
    <w:rsid w:val="00F902AC"/>
    <w:rsid w:val="00F903B8"/>
    <w:rsid w:val="00F91388"/>
    <w:rsid w:val="00F92480"/>
    <w:rsid w:val="00F92829"/>
    <w:rsid w:val="00F93890"/>
    <w:rsid w:val="00F94388"/>
    <w:rsid w:val="00F960AA"/>
    <w:rsid w:val="00F96992"/>
    <w:rsid w:val="00F97B2D"/>
    <w:rsid w:val="00F97F33"/>
    <w:rsid w:val="00FA1BB2"/>
    <w:rsid w:val="00FA1E2F"/>
    <w:rsid w:val="00FA22D7"/>
    <w:rsid w:val="00FA23BF"/>
    <w:rsid w:val="00FA2553"/>
    <w:rsid w:val="00FA2C7D"/>
    <w:rsid w:val="00FA2CA1"/>
    <w:rsid w:val="00FA2F01"/>
    <w:rsid w:val="00FA3704"/>
    <w:rsid w:val="00FA3847"/>
    <w:rsid w:val="00FA445E"/>
    <w:rsid w:val="00FA4E99"/>
    <w:rsid w:val="00FA528C"/>
    <w:rsid w:val="00FA52B3"/>
    <w:rsid w:val="00FA67AD"/>
    <w:rsid w:val="00FA75AB"/>
    <w:rsid w:val="00FB2362"/>
    <w:rsid w:val="00FB336A"/>
    <w:rsid w:val="00FB3E55"/>
    <w:rsid w:val="00FB5718"/>
    <w:rsid w:val="00FB5844"/>
    <w:rsid w:val="00FB6226"/>
    <w:rsid w:val="00FB7096"/>
    <w:rsid w:val="00FB70A2"/>
    <w:rsid w:val="00FC066B"/>
    <w:rsid w:val="00FC07FA"/>
    <w:rsid w:val="00FC2064"/>
    <w:rsid w:val="00FC2433"/>
    <w:rsid w:val="00FC3D1D"/>
    <w:rsid w:val="00FC45C8"/>
    <w:rsid w:val="00FC46CB"/>
    <w:rsid w:val="00FC4B47"/>
    <w:rsid w:val="00FC59AD"/>
    <w:rsid w:val="00FC5A58"/>
    <w:rsid w:val="00FC5AFB"/>
    <w:rsid w:val="00FC6CCA"/>
    <w:rsid w:val="00FC6E31"/>
    <w:rsid w:val="00FC76B1"/>
    <w:rsid w:val="00FC7BC9"/>
    <w:rsid w:val="00FD0396"/>
    <w:rsid w:val="00FD03C1"/>
    <w:rsid w:val="00FD0422"/>
    <w:rsid w:val="00FD0A00"/>
    <w:rsid w:val="00FD0F3E"/>
    <w:rsid w:val="00FD1AB7"/>
    <w:rsid w:val="00FD3B67"/>
    <w:rsid w:val="00FD4093"/>
    <w:rsid w:val="00FD547E"/>
    <w:rsid w:val="00FD5BBD"/>
    <w:rsid w:val="00FE053B"/>
    <w:rsid w:val="00FE08BA"/>
    <w:rsid w:val="00FE23AD"/>
    <w:rsid w:val="00FE2A31"/>
    <w:rsid w:val="00FE2A7B"/>
    <w:rsid w:val="00FE3084"/>
    <w:rsid w:val="00FE45C5"/>
    <w:rsid w:val="00FE53FC"/>
    <w:rsid w:val="00FE5731"/>
    <w:rsid w:val="00FE66F5"/>
    <w:rsid w:val="00FE7F88"/>
    <w:rsid w:val="00FF1285"/>
    <w:rsid w:val="00FF1B78"/>
    <w:rsid w:val="00FF1C96"/>
    <w:rsid w:val="00FF24E2"/>
    <w:rsid w:val="00FF24E7"/>
    <w:rsid w:val="00FF2777"/>
    <w:rsid w:val="00FF2D24"/>
    <w:rsid w:val="00FF341F"/>
    <w:rsid w:val="00FF3EBC"/>
    <w:rsid w:val="00FF3F9B"/>
    <w:rsid w:val="00FF406A"/>
    <w:rsid w:val="00FF41C7"/>
    <w:rsid w:val="00FF42DE"/>
    <w:rsid w:val="00FF4839"/>
    <w:rsid w:val="00FF55C7"/>
    <w:rsid w:val="00FF5F2C"/>
    <w:rsid w:val="00FF6673"/>
    <w:rsid w:val="00FF7016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D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91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1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2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292</Words>
  <Characters>1667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Гриппа</dc:creator>
  <cp:keywords/>
  <dc:description/>
  <cp:lastModifiedBy>Данилиди</cp:lastModifiedBy>
  <cp:revision>10</cp:revision>
  <cp:lastPrinted>2014-02-27T13:59:00Z</cp:lastPrinted>
  <dcterms:created xsi:type="dcterms:W3CDTF">2014-02-27T13:17:00Z</dcterms:created>
  <dcterms:modified xsi:type="dcterms:W3CDTF">2015-03-13T12:53:00Z</dcterms:modified>
</cp:coreProperties>
</file>